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22C16" w:rsidR="005D4B5C" w:rsidP="00EB6FDE" w:rsidRDefault="00C60185" w14:paraId="181BFE59" w14:textId="10A63AF8">
      <w:pPr>
        <w:pStyle w:val="Heading2"/>
        <w:shd w:val="clear" w:color="auto" w:fill="CECECE"/>
        <w:jc w:val="center"/>
        <w:rPr>
          <w:rFonts w:ascii="Arial" w:hAnsi="Arial" w:cs="Arial"/>
          <w:sz w:val="20"/>
          <w:u w:val="none"/>
          <w:lang w:val="en-US"/>
        </w:rPr>
      </w:pPr>
      <w:r w:rsidRPr="00A22C16">
        <w:rPr>
          <w:rFonts w:ascii="Arial" w:hAnsi="Arial" w:cs="Arial"/>
          <w:sz w:val="20"/>
          <w:u w:val="none"/>
          <w:lang w:val="en-US"/>
        </w:rPr>
        <w:t>OFFER</w:t>
      </w:r>
      <w:r w:rsidRPr="00A22C16" w:rsidR="00525689">
        <w:rPr>
          <w:rFonts w:ascii="Arial" w:hAnsi="Arial" w:cs="Arial"/>
          <w:sz w:val="20"/>
          <w:u w:val="none"/>
          <w:lang w:val="en-US"/>
        </w:rPr>
        <w:t xml:space="preserve"> FORM</w:t>
      </w:r>
      <w:r w:rsidRPr="00A22C16" w:rsidR="009D7071">
        <w:rPr>
          <w:rFonts w:ascii="Arial" w:hAnsi="Arial" w:cs="Arial"/>
          <w:sz w:val="20"/>
          <w:u w:val="none"/>
          <w:lang w:val="en-US"/>
        </w:rPr>
        <w:t xml:space="preserve"> ACTED </w:t>
      </w:r>
      <w:r w:rsidRPr="00A22C16" w:rsidR="00BF658E">
        <w:rPr>
          <w:rFonts w:ascii="Arial" w:hAnsi="Arial" w:cs="Arial"/>
          <w:sz w:val="20"/>
          <w:u w:val="none"/>
          <w:lang w:val="en-US"/>
        </w:rPr>
        <w:t>[</w:t>
      </w:r>
      <w:r w:rsidRPr="00A22C16" w:rsidR="00EB6FDE">
        <w:rPr>
          <w:rFonts w:ascii="Arial" w:hAnsi="Arial" w:cs="Arial"/>
          <w:sz w:val="20"/>
          <w:u w:val="none"/>
          <w:lang w:val="en-US"/>
        </w:rPr>
        <w:t>AFGHANISTAN</w:t>
      </w:r>
      <w:r w:rsidRPr="00A22C16" w:rsidR="00BF658E">
        <w:rPr>
          <w:rFonts w:ascii="Arial" w:hAnsi="Arial" w:cs="Arial"/>
          <w:sz w:val="20"/>
          <w:u w:val="none"/>
          <w:lang w:val="en-US"/>
        </w:rPr>
        <w:t>]</w:t>
      </w:r>
    </w:p>
    <w:p w:rsidRPr="00A22C16" w:rsidR="005D4B5C" w:rsidRDefault="005D4B5C" w14:paraId="04F95282" w14:textId="77777777">
      <w:pPr>
        <w:jc w:val="both"/>
        <w:rPr>
          <w:rFonts w:ascii="Arial" w:hAnsi="Arial" w:cs="Arial"/>
          <w:bCs/>
        </w:rPr>
      </w:pPr>
    </w:p>
    <w:p w:rsidRPr="007518B2" w:rsidR="009D64A6" w:rsidP="00EF10EF" w:rsidRDefault="00271B04" w14:paraId="00EB50DC" w14:textId="404FBE25">
      <w:pPr>
        <w:spacing w:before="80"/>
        <w:rPr>
          <w:rFonts w:ascii="Arial" w:hAnsi="Arial" w:cs="Arial"/>
          <w:b/>
          <w:bCs/>
          <w:color w:val="000000"/>
        </w:rPr>
      </w:pPr>
      <w:r w:rsidRPr="00A22C16">
        <w:rPr>
          <w:rFonts w:ascii="Arial" w:hAnsi="Arial" w:cs="Arial"/>
          <w:b/>
        </w:rPr>
        <w:t>Tender N</w:t>
      </w:r>
      <w:r w:rsidRPr="00884972">
        <w:rPr>
          <w:rFonts w:ascii="Arial" w:hAnsi="Arial" w:cs="Arial"/>
          <w:b/>
        </w:rPr>
        <w:t xml:space="preserve">° </w:t>
      </w:r>
      <w:r w:rsidRPr="00884972" w:rsidR="00EF10EF">
        <w:rPr>
          <w:rFonts w:ascii="Arial" w:hAnsi="Arial" w:cs="Arial"/>
          <w:b/>
          <w:bCs/>
        </w:rPr>
        <w:t>T/02</w:t>
      </w:r>
      <w:r w:rsidRPr="00884972" w:rsidR="00EF10EF">
        <w:rPr>
          <w:rFonts w:ascii="Arial" w:hAnsi="Arial" w:cs="Arial"/>
          <w:b/>
          <w:bCs/>
          <w:lang w:bidi="ps-AF"/>
        </w:rPr>
        <w:t>FI</w:t>
      </w:r>
      <w:r w:rsidR="00C66B13">
        <w:rPr>
          <w:rFonts w:ascii="Arial" w:hAnsi="Arial" w:cs="Arial"/>
          <w:b/>
          <w:bCs/>
          <w:lang w:bidi="ps-AF"/>
        </w:rPr>
        <w:t>U</w:t>
      </w:r>
      <w:r w:rsidRPr="00884972" w:rsidR="00EF10EF">
        <w:rPr>
          <w:rFonts w:ascii="Arial" w:hAnsi="Arial" w:cs="Arial"/>
          <w:b/>
          <w:bCs/>
        </w:rPr>
        <w:t>/</w:t>
      </w:r>
      <w:r w:rsidR="00C66B13">
        <w:rPr>
          <w:rFonts w:ascii="Arial" w:hAnsi="Arial" w:cs="Arial"/>
          <w:b/>
          <w:bCs/>
        </w:rPr>
        <w:t>BQV</w:t>
      </w:r>
      <w:r w:rsidRPr="00884972" w:rsidR="00EF10EF">
        <w:rPr>
          <w:rFonts w:ascii="Arial" w:hAnsi="Arial" w:cs="Arial"/>
          <w:b/>
          <w:bCs/>
        </w:rPr>
        <w:t>/</w:t>
      </w:r>
      <w:r w:rsidR="00C66B13">
        <w:rPr>
          <w:rFonts w:ascii="Arial" w:hAnsi="Arial" w:cs="Arial"/>
          <w:b/>
          <w:bCs/>
        </w:rPr>
        <w:t>E06</w:t>
      </w:r>
      <w:r w:rsidRPr="00EF10EF" w:rsidR="00EF10EF">
        <w:rPr>
          <w:rFonts w:ascii="Arial" w:hAnsi="Arial" w:cs="Arial"/>
          <w:b/>
          <w:bCs/>
          <w:color w:val="000000"/>
        </w:rPr>
        <w:t>/</w:t>
      </w:r>
      <w:r w:rsidR="00121DE5">
        <w:rPr>
          <w:rFonts w:ascii="Arial" w:hAnsi="Arial" w:cs="Arial"/>
          <w:b/>
          <w:bCs/>
          <w:color w:val="000000"/>
        </w:rPr>
        <w:t>K</w:t>
      </w:r>
      <w:r w:rsidR="00C66B13">
        <w:rPr>
          <w:rFonts w:ascii="Arial" w:hAnsi="Arial" w:cs="Arial"/>
          <w:b/>
          <w:bCs/>
          <w:color w:val="000000"/>
        </w:rPr>
        <w:t>ABUL</w:t>
      </w:r>
      <w:r w:rsidRPr="00EF10EF" w:rsidR="00EF10EF">
        <w:rPr>
          <w:rFonts w:ascii="Arial" w:hAnsi="Arial" w:cs="Arial"/>
          <w:b/>
          <w:bCs/>
          <w:color w:val="000000"/>
        </w:rPr>
        <w:t>/</w:t>
      </w:r>
      <w:r w:rsidR="00FA03E1">
        <w:rPr>
          <w:rFonts w:ascii="Arial" w:hAnsi="Arial" w:cs="Arial"/>
          <w:b/>
          <w:bCs/>
          <w:color w:val="000000"/>
        </w:rPr>
        <w:t>1</w:t>
      </w:r>
      <w:r w:rsidR="005A5FBA">
        <w:rPr>
          <w:rFonts w:ascii="Arial" w:hAnsi="Arial" w:cs="Arial"/>
          <w:b/>
          <w:bCs/>
          <w:color w:val="000000"/>
        </w:rPr>
        <w:t>9/</w:t>
      </w:r>
      <w:r w:rsidR="00121DE5">
        <w:rPr>
          <w:rFonts w:ascii="Arial" w:hAnsi="Arial" w:cs="Arial"/>
          <w:b/>
          <w:bCs/>
          <w:color w:val="000000"/>
        </w:rPr>
        <w:t>0</w:t>
      </w:r>
      <w:r w:rsidR="00C66B13">
        <w:rPr>
          <w:rFonts w:ascii="Arial" w:hAnsi="Arial" w:cs="Arial"/>
          <w:b/>
          <w:bCs/>
          <w:color w:val="000000"/>
        </w:rPr>
        <w:t>5</w:t>
      </w:r>
      <w:r w:rsidR="005A5FBA">
        <w:rPr>
          <w:rFonts w:ascii="Arial" w:hAnsi="Arial" w:cs="Arial"/>
          <w:b/>
          <w:bCs/>
          <w:color w:val="000000"/>
        </w:rPr>
        <w:t>/</w:t>
      </w:r>
      <w:r w:rsidRPr="00EF10EF" w:rsidR="00EF10EF">
        <w:rPr>
          <w:rFonts w:ascii="Arial" w:hAnsi="Arial" w:cs="Arial"/>
          <w:b/>
          <w:bCs/>
          <w:color w:val="000000"/>
        </w:rPr>
        <w:t>202</w:t>
      </w:r>
      <w:r w:rsidR="00121DE5">
        <w:rPr>
          <w:rFonts w:ascii="Arial" w:hAnsi="Arial" w:cs="Arial"/>
          <w:b/>
          <w:bCs/>
          <w:color w:val="000000"/>
        </w:rPr>
        <w:t>4</w:t>
      </w:r>
    </w:p>
    <w:p w:rsidRPr="00A22C16" w:rsidR="00271B04" w:rsidP="009D64A6" w:rsidRDefault="00271B04" w14:paraId="65D7ED77" w14:textId="5E89A9CA">
      <w:pPr>
        <w:jc w:val="both"/>
        <w:rPr>
          <w:rFonts w:ascii="Arial" w:hAnsi="Arial" w:cs="Arial"/>
          <w:b/>
          <w:lang w:val="es-ES"/>
        </w:rPr>
      </w:pPr>
    </w:p>
    <w:p w:rsidRPr="00A22C16" w:rsidR="00271B04" w:rsidP="00271B04" w:rsidRDefault="00271B04" w14:paraId="27BDCA05" w14:textId="0583B189">
      <w:pPr>
        <w:rPr>
          <w:rFonts w:ascii="Arial" w:hAnsi="Arial" w:cs="Arial"/>
          <w:b/>
        </w:rPr>
      </w:pPr>
      <w:r w:rsidRPr="00A22C16">
        <w:rPr>
          <w:rFonts w:ascii="Arial" w:hAnsi="Arial" w:cs="Arial"/>
          <w:b/>
        </w:rPr>
        <w:t>Order ID:</w:t>
      </w:r>
      <w:r w:rsidR="00FA03E1">
        <w:rPr>
          <w:rFonts w:ascii="Arial" w:hAnsi="Arial" w:cs="Arial"/>
          <w:b/>
        </w:rPr>
        <w:t xml:space="preserve"> 02FI</w:t>
      </w:r>
      <w:r w:rsidR="00C66B13">
        <w:rPr>
          <w:rFonts w:ascii="Arial" w:hAnsi="Arial" w:cs="Arial"/>
          <w:b/>
        </w:rPr>
        <w:t>U</w:t>
      </w:r>
      <w:r w:rsidR="00FA03E1">
        <w:rPr>
          <w:rFonts w:ascii="Arial" w:hAnsi="Arial" w:cs="Arial"/>
          <w:b/>
        </w:rPr>
        <w:t>/</w:t>
      </w:r>
      <w:r w:rsidR="00C66B13">
        <w:rPr>
          <w:rFonts w:ascii="Arial" w:hAnsi="Arial" w:cs="Arial"/>
          <w:b/>
        </w:rPr>
        <w:t>BQV</w:t>
      </w:r>
      <w:r w:rsidR="00FA03E1">
        <w:rPr>
          <w:rFonts w:ascii="Arial" w:hAnsi="Arial" w:cs="Arial"/>
          <w:b/>
        </w:rPr>
        <w:t>/</w:t>
      </w:r>
      <w:r w:rsidR="00C66B13">
        <w:rPr>
          <w:rFonts w:ascii="Arial" w:hAnsi="Arial" w:cs="Arial"/>
          <w:b/>
        </w:rPr>
        <w:t>E06</w:t>
      </w:r>
      <w:r w:rsidR="00FA03E1">
        <w:rPr>
          <w:rFonts w:ascii="Arial" w:hAnsi="Arial" w:cs="Arial"/>
          <w:b/>
        </w:rPr>
        <w:t>/</w:t>
      </w:r>
      <w:r w:rsidR="00C66B13">
        <w:rPr>
          <w:rFonts w:ascii="Arial" w:hAnsi="Arial" w:cs="Arial"/>
          <w:b/>
        </w:rPr>
        <w:t>FD</w:t>
      </w:r>
      <w:r w:rsidR="00FA03E1">
        <w:rPr>
          <w:rFonts w:ascii="Arial" w:hAnsi="Arial" w:cs="Arial"/>
          <w:b/>
        </w:rPr>
        <w:t>/</w:t>
      </w:r>
      <w:r w:rsidR="00C66B13">
        <w:rPr>
          <w:rFonts w:ascii="Arial" w:hAnsi="Arial" w:cs="Arial"/>
          <w:b/>
        </w:rPr>
        <w:t>12</w:t>
      </w:r>
      <w:r w:rsidR="009811A5">
        <w:rPr>
          <w:rFonts w:ascii="Arial" w:hAnsi="Arial" w:cs="Arial"/>
          <w:b/>
        </w:rPr>
        <w:t>/0</w:t>
      </w:r>
      <w:r w:rsidR="00C66B13">
        <w:rPr>
          <w:rFonts w:ascii="Arial" w:hAnsi="Arial" w:cs="Arial"/>
          <w:b/>
        </w:rPr>
        <w:t>5</w:t>
      </w:r>
      <w:r w:rsidR="009811A5">
        <w:rPr>
          <w:rFonts w:ascii="Arial" w:hAnsi="Arial" w:cs="Arial"/>
          <w:b/>
        </w:rPr>
        <w:t>/2024.</w:t>
      </w:r>
      <w:r w:rsidRPr="00A22C16" w:rsidR="009767A1">
        <w:rPr>
          <w:rFonts w:ascii="Arial" w:hAnsi="Arial" w:cs="Arial"/>
          <w:b/>
        </w:rPr>
        <w:tab/>
      </w:r>
    </w:p>
    <w:p w:rsidRPr="00A22C16" w:rsidR="00271B04" w:rsidP="00BF658E" w:rsidRDefault="00271B04" w14:paraId="36FBE8D9" w14:textId="77777777">
      <w:pPr>
        <w:rPr>
          <w:rFonts w:ascii="Arial" w:hAnsi="Arial" w:cs="Arial"/>
          <w:b/>
        </w:rPr>
      </w:pPr>
    </w:p>
    <w:p w:rsidRPr="00A22C16" w:rsidR="00BF658E" w:rsidP="00264234" w:rsidRDefault="00BF658E" w14:paraId="7920AE29" w14:textId="4AFFC254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/>
        </w:rPr>
        <w:t>Date</w:t>
      </w:r>
      <w:r w:rsidRPr="00A22C16" w:rsidR="00EB6FDE">
        <w:rPr>
          <w:rFonts w:ascii="Arial" w:hAnsi="Arial" w:cs="Arial"/>
          <w:b/>
        </w:rPr>
        <w:t>:</w:t>
      </w:r>
      <w:r w:rsidRPr="00A22C16" w:rsidR="00271B04">
        <w:rPr>
          <w:rFonts w:ascii="Arial" w:hAnsi="Arial" w:cs="Arial"/>
          <w:b/>
        </w:rPr>
        <w:t xml:space="preserve"> </w:t>
      </w:r>
      <w:r w:rsidR="00FA03E1">
        <w:rPr>
          <w:rFonts w:ascii="Arial" w:hAnsi="Arial" w:cs="Arial"/>
          <w:b/>
        </w:rPr>
        <w:t>1</w:t>
      </w:r>
      <w:r w:rsidR="005A5FBA">
        <w:rPr>
          <w:rFonts w:ascii="Arial" w:hAnsi="Arial" w:cs="Arial"/>
          <w:b/>
        </w:rPr>
        <w:t>9</w:t>
      </w:r>
      <w:r w:rsidR="00D86DC9">
        <w:rPr>
          <w:rFonts w:ascii="Arial" w:hAnsi="Arial" w:cs="Arial"/>
          <w:b/>
        </w:rPr>
        <w:t>/</w:t>
      </w:r>
      <w:r w:rsidR="00121DE5">
        <w:rPr>
          <w:rFonts w:ascii="Arial" w:hAnsi="Arial" w:cs="Arial"/>
          <w:b/>
        </w:rPr>
        <w:t>0</w:t>
      </w:r>
      <w:r w:rsidR="00C66B13">
        <w:rPr>
          <w:rFonts w:ascii="Arial" w:hAnsi="Arial" w:cs="Arial"/>
          <w:b/>
        </w:rPr>
        <w:t>5</w:t>
      </w:r>
      <w:r w:rsidR="00D86DC9">
        <w:rPr>
          <w:rFonts w:ascii="Arial" w:hAnsi="Arial" w:cs="Arial"/>
          <w:b/>
        </w:rPr>
        <w:t>/202</w:t>
      </w:r>
      <w:r w:rsidR="00121DE5">
        <w:rPr>
          <w:rFonts w:ascii="Arial" w:hAnsi="Arial" w:cs="Arial"/>
          <w:b/>
        </w:rPr>
        <w:t>4</w:t>
      </w:r>
      <w:r w:rsidRPr="00A22C16" w:rsidR="00271B04">
        <w:rPr>
          <w:rFonts w:ascii="Arial" w:hAnsi="Arial" w:cs="Arial"/>
          <w:bCs/>
        </w:rPr>
        <w:t xml:space="preserve"> </w:t>
      </w:r>
      <w:r w:rsidRPr="00A22C16" w:rsidR="009767A1">
        <w:rPr>
          <w:rFonts w:ascii="Arial" w:hAnsi="Arial" w:cs="Arial"/>
          <w:bCs/>
        </w:rPr>
        <w:tab/>
      </w:r>
    </w:p>
    <w:p w:rsidR="00A14ADE" w:rsidP="000401E9" w:rsidRDefault="00A14ADE" w14:paraId="75C65938" w14:textId="77777777">
      <w:pPr>
        <w:rPr>
          <w:rFonts w:ascii="Arial" w:hAnsi="Arial" w:cs="Arial"/>
          <w:bCs/>
        </w:rPr>
      </w:pPr>
    </w:p>
    <w:p w:rsidRPr="00A22C16" w:rsidR="00EF10EF" w:rsidP="000401E9" w:rsidRDefault="00EF10EF" w14:paraId="67DD5413" w14:textId="77777777">
      <w:pPr>
        <w:rPr>
          <w:rFonts w:ascii="Arial" w:hAnsi="Arial" w:cs="Arial"/>
          <w:bCs/>
        </w:rPr>
      </w:pPr>
    </w:p>
    <w:p w:rsidRPr="00A22C16" w:rsidR="00281886" w:rsidP="00673466" w:rsidRDefault="00F16865" w14:paraId="5559C323" w14:textId="77777777">
      <w:pPr>
        <w:pStyle w:val="Heading2"/>
        <w:shd w:val="clear" w:color="auto" w:fill="CECECE"/>
        <w:jc w:val="center"/>
        <w:rPr>
          <w:rFonts w:ascii="Arial" w:hAnsi="Arial" w:cs="Arial"/>
          <w:sz w:val="20"/>
          <w:u w:val="none"/>
          <w:lang w:val="en-US"/>
        </w:rPr>
      </w:pPr>
      <w:r w:rsidRPr="00A22C16">
        <w:rPr>
          <w:rFonts w:ascii="Arial" w:hAnsi="Arial" w:cs="Arial"/>
          <w:sz w:val="20"/>
          <w:u w:val="none"/>
          <w:lang w:val="en-US"/>
        </w:rPr>
        <w:t>To be Filled by</w:t>
      </w:r>
      <w:r w:rsidRPr="00A22C16" w:rsidR="0047601F">
        <w:rPr>
          <w:rFonts w:ascii="Arial" w:hAnsi="Arial" w:cs="Arial"/>
          <w:sz w:val="20"/>
          <w:u w:val="none"/>
          <w:lang w:val="en-US"/>
        </w:rPr>
        <w:t xml:space="preserve"> </w:t>
      </w:r>
      <w:r w:rsidRPr="00A22C16" w:rsidR="006118F9">
        <w:rPr>
          <w:rFonts w:ascii="Arial" w:hAnsi="Arial" w:cs="Arial"/>
          <w:sz w:val="20"/>
          <w:u w:val="none"/>
          <w:lang w:val="en-US"/>
        </w:rPr>
        <w:t xml:space="preserve">Bidder </w:t>
      </w:r>
      <w:r w:rsidRPr="00A22C16">
        <w:rPr>
          <w:rFonts w:ascii="Arial" w:hAnsi="Arial" w:cs="Arial"/>
          <w:sz w:val="20"/>
          <w:u w:val="none"/>
          <w:lang w:val="en-US"/>
        </w:rPr>
        <w:t>(</w:t>
      </w:r>
      <w:r w:rsidRPr="00A22C16" w:rsidR="00281886">
        <w:rPr>
          <w:rFonts w:ascii="Arial" w:hAnsi="Arial" w:cs="Arial"/>
          <w:sz w:val="20"/>
          <w:u w:val="none"/>
          <w:lang w:val="en-US"/>
        </w:rPr>
        <w:t>COMPULSORY</w:t>
      </w:r>
      <w:r w:rsidRPr="00A22C16">
        <w:rPr>
          <w:rFonts w:ascii="Arial" w:hAnsi="Arial" w:cs="Arial"/>
          <w:sz w:val="20"/>
          <w:u w:val="none"/>
          <w:lang w:val="en-US"/>
        </w:rPr>
        <w:t>)</w:t>
      </w:r>
    </w:p>
    <w:tbl>
      <w:tblPr>
        <w:tblpPr w:leftFromText="141" w:rightFromText="141" w:vertAnchor="text" w:horzAnchor="margin" w:tblpX="108" w:tblpY="187"/>
        <w:tblW w:w="10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25"/>
        <w:gridCol w:w="5220"/>
      </w:tblGrid>
      <w:tr w:rsidRPr="00A22C16" w:rsidR="00EB6FDE" w:rsidTr="00EF10EF" w14:paraId="5379DD2B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6F9FF10D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Company’s Name </w:t>
            </w:r>
          </w:p>
          <w:p w:rsidRPr="00A22C16" w:rsidR="005B0583" w:rsidP="009767A1" w:rsidRDefault="005B0583" w14:paraId="65EF69AB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(as per registration documents)</w:t>
            </w: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2CB5BF55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5001AE54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0526AACB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Company Authorized Representative’s Name</w:t>
            </w:r>
          </w:p>
          <w:p w:rsidRPr="00A22C16" w:rsidR="005B0583" w:rsidP="009767A1" w:rsidRDefault="005B0583" w14:paraId="3772DE00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(as per registration documents or duly signed Power of Attorney)</w:t>
            </w: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4CBB7EF0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2F2A102C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6B89B0FE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Company Registration Number </w:t>
            </w:r>
            <w:r w:rsidRPr="00A22C16">
              <w:rPr>
                <w:rFonts w:ascii="Arial" w:hAnsi="Arial" w:cs="Arial"/>
                <w:b/>
              </w:rPr>
              <w:tab/>
            </w:r>
          </w:p>
          <w:p w:rsidRPr="00A22C16" w:rsidR="005B0583" w:rsidP="009767A1" w:rsidRDefault="005B0583" w14:paraId="1C57F05E" w14:textId="77777777">
            <w:pPr>
              <w:rPr>
                <w:rFonts w:ascii="Arial" w:hAnsi="Arial" w:cs="Arial"/>
                <w:b/>
              </w:rPr>
            </w:pP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74AD15CB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1061331A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7BBB3289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Registration body</w:t>
            </w:r>
          </w:p>
          <w:p w:rsidRPr="00A22C16" w:rsidR="005B0583" w:rsidP="009767A1" w:rsidRDefault="005B0583" w14:paraId="578EA7B5" w14:textId="77777777">
            <w:pPr>
              <w:rPr>
                <w:rFonts w:ascii="Arial" w:hAnsi="Arial" w:cs="Arial"/>
                <w:b/>
              </w:rPr>
            </w:pP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16C4A100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0783714B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7BF22576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Company’s mailing address</w:t>
            </w:r>
          </w:p>
          <w:p w:rsidRPr="00A22C16" w:rsidR="005B0583" w:rsidP="009767A1" w:rsidRDefault="005B0583" w14:paraId="139428D7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Shop/Office/Building No</w:t>
            </w:r>
          </w:p>
          <w:p w:rsidRPr="00A22C16" w:rsidR="005B0583" w:rsidP="009767A1" w:rsidRDefault="005B0583" w14:paraId="35EF7515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Street name</w:t>
            </w:r>
          </w:p>
          <w:p w:rsidRPr="00A22C16" w:rsidR="005B0583" w:rsidP="009767A1" w:rsidRDefault="005B0583" w14:paraId="3E6B6A37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City</w:t>
            </w:r>
          </w:p>
          <w:p w:rsidRPr="00A22C16" w:rsidR="005B0583" w:rsidP="009767A1" w:rsidRDefault="005B0583" w14:paraId="39D693AD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Governorate/province/district</w:t>
            </w:r>
          </w:p>
          <w:p w:rsidRPr="00A22C16" w:rsidR="005B0583" w:rsidP="009767A1" w:rsidRDefault="005B0583" w14:paraId="77EC2990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Country</w:t>
            </w: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1E3F8FFC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78F7E263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8A16DE" w14:paraId="589E0D4E" w14:textId="7EAA8E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 commercial</w:t>
            </w:r>
            <w:r w:rsidRPr="00A22C16" w:rsidR="005B0583">
              <w:rPr>
                <w:rFonts w:ascii="Arial" w:hAnsi="Arial" w:cs="Arial"/>
                <w:b/>
              </w:rPr>
              <w:t xml:space="preserve"> representative for the bid </w:t>
            </w:r>
          </w:p>
          <w:p w:rsidRPr="00A22C16" w:rsidR="005B0583" w:rsidP="009767A1" w:rsidRDefault="005B0583" w14:paraId="427158FB" w14:textId="77777777">
            <w:pPr>
              <w:rPr>
                <w:rStyle w:val="CommentReference"/>
                <w:rFonts w:ascii="Arial" w:hAnsi="Arial" w:cs="Arial"/>
                <w:b/>
                <w:sz w:val="20"/>
                <w:szCs w:val="20"/>
              </w:rPr>
            </w:pPr>
            <w:r w:rsidRPr="00A22C16">
              <w:rPr>
                <w:rFonts w:ascii="Arial" w:hAnsi="Arial" w:cs="Arial"/>
                <w:b/>
              </w:rPr>
              <w:t>(if different from authorized representative)</w:t>
            </w: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116F6164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629373FF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58B4DE7C" w14:textId="6C3C2584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Phone contact </w:t>
            </w:r>
            <w:r w:rsidRPr="00A22C16" w:rsidR="003A3837">
              <w:rPr>
                <w:rFonts w:ascii="Arial" w:hAnsi="Arial" w:cs="Arial"/>
                <w:b/>
              </w:rPr>
              <w:t>number.</w:t>
            </w:r>
          </w:p>
          <w:p w:rsidRPr="00A22C16" w:rsidR="005B0583" w:rsidP="009767A1" w:rsidRDefault="005B0583" w14:paraId="2DC811E4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Landline</w:t>
            </w:r>
          </w:p>
          <w:p w:rsidRPr="00A22C16" w:rsidR="005B0583" w:rsidP="009767A1" w:rsidRDefault="005B0583" w14:paraId="6F631F4F" w14:textId="77777777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Mobile No</w:t>
            </w: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48B4FE7A" w14:textId="77777777">
            <w:pPr>
              <w:rPr>
                <w:rFonts w:ascii="Arial" w:hAnsi="Arial" w:cs="Arial"/>
                <w:bCs/>
              </w:rPr>
            </w:pPr>
          </w:p>
        </w:tc>
      </w:tr>
      <w:tr w:rsidRPr="00A22C16" w:rsidR="00EB6FDE" w:rsidTr="00EF10EF" w14:paraId="7279C378" w14:textId="77777777">
        <w:tc>
          <w:tcPr>
            <w:tcW w:w="5125" w:type="dxa"/>
            <w:shd w:val="clear" w:color="auto" w:fill="CECECE"/>
          </w:tcPr>
          <w:p w:rsidRPr="00A22C16" w:rsidR="005B0583" w:rsidP="009767A1" w:rsidRDefault="005B0583" w14:paraId="4DD5EA22" w14:textId="0FAA2DA5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Email </w:t>
            </w:r>
            <w:r w:rsidRPr="00A22C16" w:rsidR="003A3837">
              <w:rPr>
                <w:rFonts w:ascii="Arial" w:hAnsi="Arial" w:cs="Arial"/>
                <w:b/>
              </w:rPr>
              <w:t>address.</w:t>
            </w:r>
          </w:p>
          <w:p w:rsidRPr="00A22C16" w:rsidR="005B0583" w:rsidP="009767A1" w:rsidRDefault="005B0583" w14:paraId="2283F4CB" w14:textId="77777777">
            <w:pPr>
              <w:rPr>
                <w:rStyle w:val="CommentReference"/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Pr="00A22C16" w:rsidR="005B0583" w:rsidP="009767A1" w:rsidRDefault="005B0583" w14:paraId="3B52CC70" w14:textId="77777777">
            <w:pPr>
              <w:rPr>
                <w:rFonts w:ascii="Arial" w:hAnsi="Arial" w:cs="Arial"/>
                <w:bCs/>
              </w:rPr>
            </w:pPr>
          </w:p>
        </w:tc>
      </w:tr>
    </w:tbl>
    <w:p w:rsidRPr="00A22C16" w:rsidR="00940F5D" w:rsidP="00525689" w:rsidRDefault="00940F5D" w14:paraId="444CCA2E" w14:textId="77777777">
      <w:pPr>
        <w:jc w:val="both"/>
        <w:rPr>
          <w:rFonts w:ascii="Arial" w:hAnsi="Arial" w:cs="Arial"/>
          <w:bCs/>
        </w:rPr>
      </w:pPr>
    </w:p>
    <w:p w:rsidRPr="00A22C16" w:rsidR="00A66F2E" w:rsidP="00673466" w:rsidRDefault="002353FB" w14:paraId="1B22DDAE" w14:textId="1F8B450F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>I undersigned</w:t>
      </w:r>
      <w:r w:rsidRPr="00A22C16" w:rsidR="00525689">
        <w:rPr>
          <w:rFonts w:ascii="Arial" w:hAnsi="Arial" w:cs="Arial"/>
          <w:bCs/>
        </w:rPr>
        <w:t xml:space="preserve"> </w:t>
      </w:r>
      <w:r w:rsidRPr="00A22C16" w:rsidR="004B1C2F">
        <w:rPr>
          <w:rFonts w:ascii="Arial" w:hAnsi="Arial" w:cs="Arial"/>
          <w:bCs/>
        </w:rPr>
        <w:t xml:space="preserve">(to be filled in by </w:t>
      </w:r>
      <w:r w:rsidRPr="00A22C16" w:rsidR="00963E2E">
        <w:rPr>
          <w:rFonts w:ascii="Arial" w:hAnsi="Arial" w:cs="Arial"/>
          <w:bCs/>
        </w:rPr>
        <w:t>the Bidder</w:t>
      </w:r>
      <w:r w:rsidRPr="00A22C16" w:rsidR="00A66F2E">
        <w:rPr>
          <w:rFonts w:ascii="Arial" w:hAnsi="Arial" w:cs="Arial"/>
          <w:bCs/>
        </w:rPr>
        <w:t xml:space="preserve">) </w:t>
      </w:r>
      <w:r w:rsidRPr="00A22C16" w:rsidR="00F16865">
        <w:rPr>
          <w:rFonts w:ascii="Arial" w:hAnsi="Arial" w:cs="Arial"/>
          <w:bCs/>
        </w:rPr>
        <w:t>__________________________</w:t>
      </w:r>
      <w:r w:rsidRPr="00A22C16" w:rsidR="00A4180B">
        <w:rPr>
          <w:rFonts w:ascii="Arial" w:hAnsi="Arial" w:cs="Arial"/>
          <w:bCs/>
        </w:rPr>
        <w:t>___________________________________________</w:t>
      </w:r>
      <w:r w:rsidRPr="00A22C16" w:rsidR="00A66F2E">
        <w:rPr>
          <w:rFonts w:ascii="Arial" w:hAnsi="Arial" w:cs="Arial"/>
          <w:bCs/>
        </w:rPr>
        <w:t>________________________</w:t>
      </w:r>
    </w:p>
    <w:p w:rsidRPr="00A22C16" w:rsidR="00E167A4" w:rsidP="00673466" w:rsidRDefault="002353FB" w14:paraId="6659199E" w14:textId="0330A11D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 xml:space="preserve">agree to provide ACTED, </w:t>
      </w:r>
      <w:r w:rsidR="008A16DE">
        <w:rPr>
          <w:rFonts w:ascii="Arial" w:hAnsi="Arial" w:cs="Arial"/>
          <w:bCs/>
        </w:rPr>
        <w:t xml:space="preserve">a </w:t>
      </w:r>
      <w:r w:rsidRPr="00A22C16">
        <w:rPr>
          <w:rFonts w:ascii="Arial" w:hAnsi="Arial" w:cs="Arial"/>
          <w:bCs/>
        </w:rPr>
        <w:t>non-profit NGO, with items answe</w:t>
      </w:r>
      <w:r w:rsidRPr="00A22C16" w:rsidR="00E167A4">
        <w:rPr>
          <w:rFonts w:ascii="Arial" w:hAnsi="Arial" w:cs="Arial"/>
          <w:bCs/>
        </w:rPr>
        <w:t>ring the following specification</w:t>
      </w:r>
      <w:r w:rsidRPr="00A22C16">
        <w:rPr>
          <w:rFonts w:ascii="Arial" w:hAnsi="Arial" w:cs="Arial"/>
          <w:bCs/>
        </w:rPr>
        <w:t>s</w:t>
      </w:r>
      <w:r w:rsidRPr="00A22C16" w:rsidR="00E167A4">
        <w:rPr>
          <w:rFonts w:ascii="Arial" w:hAnsi="Arial" w:cs="Arial"/>
          <w:bCs/>
        </w:rPr>
        <w:t>, according to the general conditions and responsibilities that I engage myself to follow.</w:t>
      </w:r>
    </w:p>
    <w:p w:rsidRPr="00A22C16" w:rsidR="0014597E" w:rsidP="0015319E" w:rsidRDefault="0014597E" w14:paraId="311BBBD0" w14:textId="77777777">
      <w:pPr>
        <w:rPr>
          <w:rFonts w:ascii="Arial" w:hAnsi="Arial" w:cs="Arial"/>
          <w:bCs/>
        </w:rPr>
      </w:pPr>
    </w:p>
    <w:p w:rsidRPr="00A22C16" w:rsidR="00C278CC" w:rsidP="0015319E" w:rsidRDefault="0015319E" w14:paraId="1000DDA1" w14:textId="77777777">
      <w:pPr>
        <w:rPr>
          <w:rFonts w:ascii="Arial" w:hAnsi="Arial" w:cs="Arial"/>
          <w:bCs/>
          <w:smallCaps/>
        </w:rPr>
      </w:pPr>
      <w:r w:rsidRPr="49CD5AA6" w:rsidR="0015319E">
        <w:rPr>
          <w:rFonts w:ascii="Arial" w:hAnsi="Arial" w:cs="Arial"/>
          <w:smallCaps w:val="1"/>
        </w:rPr>
        <w:t xml:space="preserve">Please </w:t>
      </w:r>
      <w:r w:rsidRPr="49CD5AA6" w:rsidR="00896F7D">
        <w:rPr>
          <w:rFonts w:ascii="Arial" w:hAnsi="Arial" w:cs="Arial"/>
          <w:smallCaps w:val="1"/>
        </w:rPr>
        <w:t xml:space="preserve">fill in the following tables, one for each </w:t>
      </w:r>
      <w:r w:rsidRPr="49CD5AA6" w:rsidR="00142AE5">
        <w:rPr>
          <w:rFonts w:ascii="Arial" w:hAnsi="Arial" w:cs="Arial"/>
          <w:smallCaps w:val="1"/>
        </w:rPr>
        <w:t>lot</w:t>
      </w:r>
      <w:r w:rsidRPr="49CD5AA6" w:rsidR="00C278CC">
        <w:rPr>
          <w:rFonts w:ascii="Arial" w:hAnsi="Arial" w:cs="Arial"/>
          <w:smallCaps w:val="1"/>
        </w:rPr>
        <w:t>:</w:t>
      </w:r>
    </w:p>
    <w:p w:rsidR="00EF10EF" w:rsidP="49CD5AA6" w:rsidRDefault="00EF10EF" w14:paraId="3D4198B5" w14:textId="43DD1C22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lang w:val="en-GB"/>
        </w:rPr>
      </w:pPr>
      <w:r w:rsidRPr="49CD5AA6" w:rsidR="0014597E">
        <w:rPr>
          <w:rFonts w:ascii="Arial" w:hAnsi="Arial" w:cs="Arial"/>
          <w:lang w:val="en-GB"/>
        </w:rPr>
        <w:t xml:space="preserve">The Bidder must offer all items &amp; quantities </w:t>
      </w:r>
      <w:r w:rsidRPr="49CD5AA6" w:rsidR="0014597E">
        <w:rPr>
          <w:rFonts w:ascii="Arial" w:hAnsi="Arial" w:cs="Arial"/>
          <w:lang w:val="en-GB"/>
        </w:rPr>
        <w:t>indicated</w:t>
      </w:r>
      <w:r w:rsidRPr="49CD5AA6" w:rsidR="0014597E">
        <w:rPr>
          <w:rFonts w:ascii="Arial" w:hAnsi="Arial" w:cs="Arial"/>
          <w:lang w:val="en-GB"/>
        </w:rPr>
        <w:t xml:space="preserve"> for </w:t>
      </w:r>
      <w:r w:rsidRPr="49CD5AA6" w:rsidR="6A2D710F">
        <w:rPr>
          <w:rFonts w:ascii="Arial" w:hAnsi="Arial" w:cs="Arial"/>
          <w:lang w:val="en-GB"/>
        </w:rPr>
        <w:t xml:space="preserve">the </w:t>
      </w:r>
      <w:r w:rsidRPr="49CD5AA6" w:rsidR="0014597E">
        <w:rPr>
          <w:rFonts w:ascii="Arial" w:hAnsi="Arial" w:cs="Arial"/>
          <w:lang w:val="en-GB"/>
        </w:rPr>
        <w:t>lot. Bids for part of a lot only will not be considered.</w:t>
      </w:r>
    </w:p>
    <w:p w:rsidR="00211565" w:rsidP="00EF10EF" w:rsidRDefault="00211565" w14:paraId="1DA284B9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374AF410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7CE527E9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6B929F69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0AAFFC3A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73EC7D0C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7E690D98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49C5D4E1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0A684092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7C4F7749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="00855C7E" w:rsidP="00EF10EF" w:rsidRDefault="00855C7E" w14:paraId="0D24DC44" w14:textId="77777777">
      <w:pPr>
        <w:ind w:left="1145"/>
        <w:jc w:val="both"/>
        <w:rPr>
          <w:rFonts w:ascii="Arial" w:hAnsi="Arial" w:cs="Arial"/>
          <w:bCs/>
          <w:lang w:val="en-GB"/>
        </w:rPr>
      </w:pPr>
    </w:p>
    <w:p w:rsidRPr="005F6325" w:rsidR="00B94990" w:rsidP="00EF10EF" w:rsidRDefault="00FA03E1" w14:paraId="1D2B29B9" w14:textId="3E40D749">
      <w:pPr>
        <w:rPr>
          <w:rFonts w:asciiTheme="minorBidi" w:hAnsiTheme="minorBidi" w:cstheme="minorBidi"/>
          <w:b/>
          <w:bCs/>
          <w:sz w:val="24"/>
          <w:szCs w:val="24"/>
        </w:rPr>
      </w:pPr>
      <w:r>
        <w:rPr>
          <w:rFonts w:asciiTheme="minorBidi" w:hAnsiTheme="minorBidi" w:cstheme="minorBidi"/>
          <w:b/>
          <w:bCs/>
          <w:sz w:val="24"/>
          <w:szCs w:val="24"/>
        </w:rPr>
        <w:t xml:space="preserve">Procurement of </w:t>
      </w:r>
      <w:r w:rsidR="00C66B13">
        <w:rPr>
          <w:rFonts w:asciiTheme="minorBidi" w:hAnsiTheme="minorBidi" w:cstheme="minorBidi"/>
          <w:b/>
          <w:bCs/>
          <w:sz w:val="24"/>
          <w:szCs w:val="24"/>
        </w:rPr>
        <w:t>gem-cutting materials and furniture</w:t>
      </w:r>
    </w:p>
    <w:p w:rsidRPr="00EF10EF" w:rsidR="00121DE5" w:rsidP="00EF10EF" w:rsidRDefault="00121DE5" w14:paraId="5E91FDEB" w14:textId="77777777">
      <w:pPr>
        <w:rPr>
          <w:rFonts w:asciiTheme="minorBidi" w:hAnsiTheme="minorBidi" w:cstheme="min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4990"/>
        <w:gridCol w:w="1028"/>
        <w:gridCol w:w="951"/>
        <w:gridCol w:w="1170"/>
        <w:gridCol w:w="1779"/>
      </w:tblGrid>
      <w:tr w:rsidRPr="00EF10EF" w:rsidR="005262D7" w:rsidTr="00AA61B6" w14:paraId="776D6A3A" w14:textId="77777777">
        <w:trPr>
          <w:trHeight w:val="432"/>
        </w:trPr>
        <w:tc>
          <w:tcPr>
            <w:tcW w:w="10414" w:type="dxa"/>
            <w:gridSpan w:val="6"/>
            <w:vMerge w:val="restart"/>
            <w:vAlign w:val="center"/>
            <w:hideMark/>
          </w:tcPr>
          <w:p w:rsidRPr="00855C7E" w:rsidR="005262D7" w:rsidP="005F6325" w:rsidRDefault="00FA03E1" w14:paraId="190BDEC2" w14:textId="3B4C16EB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55C7E">
              <w:rPr>
                <w:rFonts w:asciiTheme="minorBidi" w:hAnsiTheme="minorBidi" w:cstheme="minorBidi"/>
              </w:rPr>
              <w:t>Pr</w:t>
            </w:r>
            <w:r w:rsidR="00C66B13">
              <w:rPr>
                <w:rFonts w:asciiTheme="minorBidi" w:hAnsiTheme="minorBidi" w:cstheme="minorBidi"/>
              </w:rPr>
              <w:t xml:space="preserve">oject Location: Faizabad City Badakhshan </w:t>
            </w:r>
            <w:r w:rsidRPr="00855C7E">
              <w:rPr>
                <w:rFonts w:asciiTheme="minorBidi" w:hAnsiTheme="minorBidi" w:cstheme="minorBidi"/>
              </w:rPr>
              <w:t>province.</w:t>
            </w:r>
          </w:p>
        </w:tc>
      </w:tr>
      <w:tr w:rsidRPr="00EF10EF" w:rsidR="005262D7" w:rsidTr="00AA61B6" w14:paraId="45EAA293" w14:textId="77777777">
        <w:trPr>
          <w:trHeight w:val="230"/>
        </w:trPr>
        <w:tc>
          <w:tcPr>
            <w:tcW w:w="10414" w:type="dxa"/>
            <w:gridSpan w:val="6"/>
            <w:vMerge/>
            <w:hideMark/>
          </w:tcPr>
          <w:p w:rsidRPr="00EF10EF" w:rsidR="005262D7" w:rsidP="00EF10EF" w:rsidRDefault="005262D7" w14:paraId="3B91244A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5262D7" w:rsidTr="00714FA7" w14:paraId="258B2CD0" w14:textId="77777777">
        <w:trPr>
          <w:trHeight w:val="698"/>
        </w:trPr>
        <w:tc>
          <w:tcPr>
            <w:tcW w:w="496" w:type="dxa"/>
            <w:vAlign w:val="center"/>
            <w:hideMark/>
          </w:tcPr>
          <w:p w:rsidRPr="005262D7" w:rsidR="005262D7" w:rsidP="005262D7" w:rsidRDefault="005262D7" w14:paraId="02380E1A" w14:textId="7777777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SN</w:t>
            </w:r>
          </w:p>
        </w:tc>
        <w:tc>
          <w:tcPr>
            <w:tcW w:w="4990" w:type="dxa"/>
            <w:vAlign w:val="center"/>
            <w:hideMark/>
          </w:tcPr>
          <w:p w:rsidRPr="005262D7" w:rsidR="005262D7" w:rsidP="00855C7E" w:rsidRDefault="005262D7" w14:paraId="3B81A3AF" w14:textId="77777777">
            <w:pPr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Description of work or (Item &amp; Specification)</w:t>
            </w:r>
          </w:p>
        </w:tc>
        <w:tc>
          <w:tcPr>
            <w:tcW w:w="1028" w:type="dxa"/>
            <w:vAlign w:val="center"/>
            <w:hideMark/>
          </w:tcPr>
          <w:p w:rsidRPr="005262D7" w:rsidR="005262D7" w:rsidP="005262D7" w:rsidRDefault="005262D7" w14:paraId="777138CE" w14:textId="7777777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Quantity</w:t>
            </w:r>
          </w:p>
        </w:tc>
        <w:tc>
          <w:tcPr>
            <w:tcW w:w="951" w:type="dxa"/>
            <w:vAlign w:val="center"/>
            <w:hideMark/>
          </w:tcPr>
          <w:p w:rsidRPr="005262D7" w:rsidR="005262D7" w:rsidP="005262D7" w:rsidRDefault="005262D7" w14:paraId="4D9D2B93" w14:textId="7777777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Unit</w:t>
            </w:r>
          </w:p>
        </w:tc>
        <w:tc>
          <w:tcPr>
            <w:tcW w:w="1170" w:type="dxa"/>
            <w:vAlign w:val="center"/>
            <w:hideMark/>
          </w:tcPr>
          <w:p w:rsidRPr="005262D7" w:rsidR="005262D7" w:rsidP="005262D7" w:rsidRDefault="005262D7" w14:paraId="219D803E" w14:textId="7777777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Unit Price (AFG)</w:t>
            </w:r>
          </w:p>
        </w:tc>
        <w:tc>
          <w:tcPr>
            <w:tcW w:w="1779" w:type="dxa"/>
            <w:vAlign w:val="center"/>
            <w:hideMark/>
          </w:tcPr>
          <w:p w:rsidRPr="005262D7" w:rsidR="005262D7" w:rsidP="005262D7" w:rsidRDefault="005262D7" w14:paraId="324D9C32" w14:textId="7777777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Total (AFG)</w:t>
            </w:r>
          </w:p>
        </w:tc>
      </w:tr>
      <w:tr w:rsidRPr="00EF10EF" w:rsidR="002005F2" w:rsidTr="00714FA7" w14:paraId="12DB1651" w14:textId="77777777">
        <w:trPr>
          <w:trHeight w:val="809"/>
        </w:trPr>
        <w:tc>
          <w:tcPr>
            <w:tcW w:w="496" w:type="dxa"/>
            <w:vAlign w:val="center"/>
          </w:tcPr>
          <w:p w:rsidRPr="00EF10EF" w:rsidR="002005F2" w:rsidP="002005F2" w:rsidRDefault="00714FA7" w14:paraId="6742F350" w14:textId="0125C0F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0E7D3668" w14:textId="56B87FD6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lapis lazuli stone with size (2cm up to 20 cm)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سنگ لاجورد با سایز 2 سانتی الی 20 سانتی متر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49CEE4C" w14:textId="49615D7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36ED47E" w14:textId="58DFC26A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70" w:type="dxa"/>
          </w:tcPr>
          <w:p w:rsidRPr="00EF10EF" w:rsidR="002005F2" w:rsidP="002005F2" w:rsidRDefault="002005F2" w14:paraId="0DDABB6B" w14:textId="4BA9B99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1B54C2F4" w14:textId="3D323F0D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206EB87F" w14:textId="77777777">
        <w:trPr>
          <w:trHeight w:val="629"/>
        </w:trPr>
        <w:tc>
          <w:tcPr>
            <w:tcW w:w="496" w:type="dxa"/>
            <w:vAlign w:val="center"/>
          </w:tcPr>
          <w:p w:rsidRPr="00EF10EF" w:rsidR="002005F2" w:rsidP="002005F2" w:rsidRDefault="00714FA7" w14:paraId="79F3CC35" w14:textId="2067914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18EE0298" w14:textId="7F0D19F7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Yakhak Stone with size (2cm up to 10 cm)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سنگ یخک با سایز 2 سانتی الی 10 سانتی متر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DE64613" w14:textId="374A919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61B4456" w14:textId="1B32339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70" w:type="dxa"/>
          </w:tcPr>
          <w:p w:rsidRPr="00EF10EF" w:rsidR="002005F2" w:rsidP="002005F2" w:rsidRDefault="002005F2" w14:paraId="5F194D6A" w14:textId="4FC842C8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68BBC1DC" w14:textId="5DB04EB4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5D1B375D" w14:textId="77777777">
        <w:trPr>
          <w:trHeight w:val="701"/>
        </w:trPr>
        <w:tc>
          <w:tcPr>
            <w:tcW w:w="496" w:type="dxa"/>
            <w:vAlign w:val="center"/>
          </w:tcPr>
          <w:p w:rsidRPr="00EF10EF" w:rsidR="002005F2" w:rsidP="002005F2" w:rsidRDefault="00714FA7" w14:paraId="52A8A033" w14:textId="403C2AD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2A16A9FB" w14:textId="34AA2825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Jet stone or Shah Maqsood stone  with size (2cm up to 20 cm)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سنگ شاه مقصود یا سنگ جیت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با سایز 2 سانتی الی 20 سانتی متر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283D9C6" w14:textId="42C02A0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574667BB" w14:textId="6FF16AC9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70" w:type="dxa"/>
          </w:tcPr>
          <w:p w:rsidRPr="00EF10EF" w:rsidR="002005F2" w:rsidP="002005F2" w:rsidRDefault="002005F2" w14:paraId="430652DD" w14:textId="294293B9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64A5D1A2" w14:textId="6C7395B1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235D38C" w14:textId="77777777">
        <w:trPr>
          <w:trHeight w:val="629"/>
        </w:trPr>
        <w:tc>
          <w:tcPr>
            <w:tcW w:w="496" w:type="dxa"/>
            <w:vAlign w:val="center"/>
          </w:tcPr>
          <w:p w:rsidRPr="00EF10EF" w:rsidR="002005F2" w:rsidP="002005F2" w:rsidRDefault="00714FA7" w14:paraId="7827E032" w14:textId="5F43DF8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EF10EF" w:rsidR="002005F2" w:rsidP="002005F2" w:rsidRDefault="002005F2" w14:paraId="2CD0D035" w14:textId="7ED2E064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Desk with Size (height 0.75m * length 1.3m and Width 0.55m) made from «khar wooden plank with thickness 3cm and wooden frame and pillar with size 7*7 cm for Grinder machin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میز باسایز ارتفاع 0.75متر ـ طول 1.3متر ـ عرض 0.55متر ازچوب خار درجه اول برای ماشین گریندر ( چوکات ها و پایه ها باسایز 7در7سانتی متر وتخته بالای میزباضخامت </w:t>
            </w:r>
            <w:r>
              <w:rPr>
                <w:rFonts w:ascii="Arial" w:hAnsi="Arial" w:cs="Arial"/>
                <w:sz w:val="22"/>
                <w:szCs w:val="22"/>
              </w:rPr>
              <w:t xml:space="preserve">3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سانتی</w:t>
            </w:r>
            <w:r>
              <w:rPr>
                <w:rFonts w:ascii="Arial" w:hAnsi="Arial" w:cs="Arial"/>
                <w:sz w:val="22"/>
                <w:szCs w:val="22"/>
              </w:rPr>
              <w:t xml:space="preserve">)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61D04669" w14:textId="6118C55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E2A1D17" w14:textId="1B9A9FCD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00AAA0E6" w14:textId="577A6F4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CEB4B1B" w14:textId="1737EC8C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37CF5A1" w14:textId="77777777">
        <w:trPr>
          <w:trHeight w:val="701"/>
        </w:trPr>
        <w:tc>
          <w:tcPr>
            <w:tcW w:w="496" w:type="dxa"/>
            <w:vAlign w:val="center"/>
          </w:tcPr>
          <w:p w:rsidRPr="00EF10EF" w:rsidR="002005F2" w:rsidP="002005F2" w:rsidRDefault="00714FA7" w14:paraId="46017F12" w14:textId="49E3B57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274ADE1" w14:textId="7AF74B12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Desk with Size (height 0.5m * length 0.6m and Width 0.45m) made from «khar wooden plank with thickness 3cm and wooden frame and pillar with size 7*7 cm for Fisting machin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میز باسایز ارتفاع 0.5متر ـ طول 0.6متر ـ عرض 0.45متر ازچوب خار درجه اول برای ماشین گریندر ( چوکات ها و پایه ها باسایز 7در7سانتی متر وتخته بالای میزباضخامت </w:t>
            </w:r>
            <w:r>
              <w:rPr>
                <w:rFonts w:ascii="Arial" w:hAnsi="Arial" w:cs="Arial"/>
                <w:sz w:val="22"/>
                <w:szCs w:val="22"/>
              </w:rPr>
              <w:t xml:space="preserve">3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سانتی</w:t>
            </w:r>
            <w:r>
              <w:rPr>
                <w:rFonts w:ascii="Arial" w:hAnsi="Arial" w:cs="Arial"/>
                <w:sz w:val="22"/>
                <w:szCs w:val="22"/>
              </w:rPr>
              <w:t xml:space="preserve">)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113F7080" w14:textId="0E56F43F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9CB9738" w14:textId="15F13BD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22752C71" w14:textId="0698CE73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0436B083" w14:textId="07453F44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5E11956B" w14:textId="77777777">
        <w:trPr>
          <w:trHeight w:val="629"/>
        </w:trPr>
        <w:tc>
          <w:tcPr>
            <w:tcW w:w="496" w:type="dxa"/>
            <w:vAlign w:val="center"/>
          </w:tcPr>
          <w:p w:rsidRPr="00EF10EF" w:rsidR="002005F2" w:rsidP="002005F2" w:rsidRDefault="00714FA7" w14:paraId="2BE7FCE7" w14:textId="3FB51ACD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7DDDF478" w14:textId="7C07DD5C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Plastic chair without arm best quality </w:t>
            </w:r>
            <w:r>
              <w:rPr>
                <w:rFonts w:ascii="Arial" w:hAnsi="Arial" w:cs="Arial"/>
                <w:sz w:val="22"/>
                <w:szCs w:val="22"/>
                <w:rtl/>
              </w:rPr>
              <w:t>چوکی پلاستیکی بدون بازو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6F89588" w14:textId="38E4C85D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98D58A6" w14:textId="62915BB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E8EB4C4" w14:textId="29157C8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3B9A296" w14:textId="4AE4080B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5438BFAC" w14:textId="77777777">
        <w:trPr>
          <w:trHeight w:val="611"/>
        </w:trPr>
        <w:tc>
          <w:tcPr>
            <w:tcW w:w="496" w:type="dxa"/>
            <w:vAlign w:val="center"/>
          </w:tcPr>
          <w:p w:rsidRPr="00EF10EF" w:rsidR="002005F2" w:rsidP="002005F2" w:rsidRDefault="00714FA7" w14:paraId="639E13D1" w14:textId="21D2076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26B32FC" w14:textId="54C3FAF2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Multi plug with cable best quality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سه ساکته لیندار باکیفیت خوب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258FC344" w14:textId="3BE7697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742D9C1" w14:textId="7D77F5DC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AA8709D" w14:textId="1622604D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AF53D62" w14:textId="62BD6040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5831E893" w14:textId="77777777">
        <w:trPr>
          <w:trHeight w:val="629"/>
        </w:trPr>
        <w:tc>
          <w:tcPr>
            <w:tcW w:w="496" w:type="dxa"/>
            <w:vAlign w:val="center"/>
          </w:tcPr>
          <w:p w:rsidRPr="00EF10EF" w:rsidR="002005F2" w:rsidP="002005F2" w:rsidRDefault="00714FA7" w14:paraId="201E1250" w14:textId="11721D6F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CB13EF6" w14:textId="7D7EFEBC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Electric wire 4mm2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6C92A2C" w14:textId="37C586E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E63CCC7" w14:textId="7E1FE13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170" w:type="dxa"/>
          </w:tcPr>
          <w:p w:rsidRPr="00EF10EF" w:rsidR="002005F2" w:rsidP="002005F2" w:rsidRDefault="002005F2" w14:paraId="75B3AC41" w14:textId="6C69D92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08E44223" w14:textId="18E38B75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5A491A0" w14:textId="77777777">
        <w:trPr>
          <w:trHeight w:val="791"/>
        </w:trPr>
        <w:tc>
          <w:tcPr>
            <w:tcW w:w="496" w:type="dxa"/>
            <w:vAlign w:val="center"/>
          </w:tcPr>
          <w:p w:rsidRPr="00EF10EF" w:rsidR="002005F2" w:rsidP="002005F2" w:rsidRDefault="00714FA7" w14:paraId="0DB43EF9" w14:textId="61DFF53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499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56E09BB1" w14:textId="133A82E2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Polishing grinder machine should be copper along with frame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ماشین گریندر مسی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همرای چوکات</w:t>
            </w:r>
          </w:p>
        </w:tc>
        <w:tc>
          <w:tcPr>
            <w:tcW w:w="10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1C1A8DA" w14:textId="6CA501C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7D77549C" w14:textId="4BC64D1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65F5E553" w14:textId="2E7006E0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56B8D47" w14:textId="6F3A6636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03FC6CB" w14:textId="77777777">
        <w:trPr>
          <w:trHeight w:val="899"/>
        </w:trPr>
        <w:tc>
          <w:tcPr>
            <w:tcW w:w="496" w:type="dxa"/>
            <w:vAlign w:val="center"/>
          </w:tcPr>
          <w:p w:rsidRPr="00EF10EF" w:rsidR="002005F2" w:rsidP="002005F2" w:rsidRDefault="00714FA7" w14:paraId="75738408" w14:textId="7E48822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B9D3019" w14:textId="46BBCEF3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Saw grinder machine should be copper along with pan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ماشین گریندر اره مسی همرای تشت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84B1F67" w14:textId="1141DA8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50070AF" w14:textId="11874FBC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3CEFC13E" w14:textId="7DF905C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4D52EEE" w14:textId="5177DA28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40557B7" w14:textId="77777777">
        <w:trPr>
          <w:trHeight w:val="791"/>
        </w:trPr>
        <w:tc>
          <w:tcPr>
            <w:tcW w:w="496" w:type="dxa"/>
            <w:vAlign w:val="center"/>
          </w:tcPr>
          <w:p w:rsidRPr="00EF10EF" w:rsidR="002005F2" w:rsidP="002005F2" w:rsidRDefault="00714FA7" w14:paraId="29BA188A" w14:textId="50B93A7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34C21DA" w14:textId="2DFF189F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Faceting machine or cutting machine along with Fister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ماشین فستینگ یا کتینگ همرای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فیستر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ABB8780" w14:textId="26693F8A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74A3B81" w14:textId="0F0A888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5D97D09" w14:textId="4F08B1DD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439E8C73" w14:textId="692517A3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135138E" w14:textId="77777777">
        <w:trPr>
          <w:trHeight w:val="899"/>
        </w:trPr>
        <w:tc>
          <w:tcPr>
            <w:tcW w:w="496" w:type="dxa"/>
            <w:vAlign w:val="center"/>
          </w:tcPr>
          <w:p w:rsidRPr="00EF10EF" w:rsidR="002005F2" w:rsidP="002005F2" w:rsidRDefault="00714FA7" w14:paraId="5C02ADC4" w14:textId="6BBA325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DD1316F" w14:textId="2E604528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Nut drilling machine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ماشین سوراخ کن مهره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D626B7C" w14:textId="2EB76A7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3C226C7" w14:textId="2223B952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1A5652A6" w14:textId="3F29693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7CAD602D" w14:textId="2EE5C0FD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DAB659B" w14:textId="77777777">
        <w:trPr>
          <w:trHeight w:val="791"/>
        </w:trPr>
        <w:tc>
          <w:tcPr>
            <w:tcW w:w="496" w:type="dxa"/>
            <w:vAlign w:val="center"/>
          </w:tcPr>
          <w:p w:rsidRPr="00EF10EF" w:rsidR="002005F2" w:rsidP="002005F2" w:rsidRDefault="00714FA7" w14:paraId="4C3C16BC" w14:textId="233BF83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13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8411692" w14:textId="3E49EE9E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Profamin machine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ماشین پروفامین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40BA493" w14:textId="4D7B8509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3DB56475" w14:textId="4F894D5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2DBBA29" w14:textId="02A368E1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7281B90B" w14:textId="12D14DD4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CFB8873" w14:textId="77777777">
        <w:trPr>
          <w:trHeight w:val="998"/>
        </w:trPr>
        <w:tc>
          <w:tcPr>
            <w:tcW w:w="496" w:type="dxa"/>
            <w:vAlign w:val="center"/>
          </w:tcPr>
          <w:p w:rsidRPr="00EF10EF" w:rsidR="002005F2" w:rsidP="002005F2" w:rsidRDefault="00714FA7" w14:paraId="4365C632" w14:textId="0C4AB302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27152AB" w14:textId="3553EA22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pin grinder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پین گریندر کلان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07D302E" w14:textId="16AB7A2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DAE282F" w14:textId="6167DDB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3D4853E3" w14:textId="30297CD9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1AC709E1" w14:textId="525F616D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878175B" w14:textId="77777777">
        <w:trPr>
          <w:trHeight w:val="728"/>
        </w:trPr>
        <w:tc>
          <w:tcPr>
            <w:tcW w:w="496" w:type="dxa"/>
            <w:vAlign w:val="center"/>
          </w:tcPr>
          <w:p w:rsidRPr="00EF10EF" w:rsidR="002005F2" w:rsidP="002005F2" w:rsidRDefault="00714FA7" w14:paraId="28AE627E" w14:textId="34FA5A5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15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50556E3" w14:textId="6F49DFCF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 pin grinder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پین گریندر خورد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8E31781" w14:textId="4B79A90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3B09B649" w14:textId="68B08AC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EA2E343" w14:textId="72F2D533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49F56BE3" w14:textId="0E5F23F3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7D79A22C" w14:textId="77777777">
        <w:trPr>
          <w:trHeight w:val="809"/>
        </w:trPr>
        <w:tc>
          <w:tcPr>
            <w:tcW w:w="496" w:type="dxa"/>
            <w:vAlign w:val="center"/>
          </w:tcPr>
          <w:p w:rsidRPr="00EF10EF" w:rsidR="002005F2" w:rsidP="002005F2" w:rsidRDefault="00714FA7" w14:paraId="0224A480" w14:textId="393A923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52C77CF1" w14:textId="001BF0A7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Polishing soap with best quality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صابون پالشت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درجه اول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A111D78" w14:textId="1556EF6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DA44F00" w14:textId="57C9702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37774A2" w14:textId="6B01F8D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48C26F8D" w14:textId="6492B3A0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2148E694" w14:textId="77777777">
        <w:trPr>
          <w:trHeight w:val="791"/>
        </w:trPr>
        <w:tc>
          <w:tcPr>
            <w:tcW w:w="496" w:type="dxa"/>
            <w:vAlign w:val="center"/>
          </w:tcPr>
          <w:p w:rsidRPr="00EF10EF" w:rsidR="002005F2" w:rsidP="002005F2" w:rsidRDefault="00714FA7" w14:paraId="3E4F78EE" w14:textId="2DB2EAB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17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09DF218C" w14:textId="4AEBF23C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Leather Pal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چرمی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5016BE97" w14:textId="432B052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39A92AE" w14:textId="65DF686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2BF9DF4D" w14:textId="3071A78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BF84864" w14:textId="01478979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A3D6A95" w14:textId="77777777">
        <w:trPr>
          <w:trHeight w:val="638"/>
        </w:trPr>
        <w:tc>
          <w:tcPr>
            <w:tcW w:w="496" w:type="dxa"/>
            <w:vAlign w:val="center"/>
          </w:tcPr>
          <w:p w:rsidRPr="00EF10EF" w:rsidR="002005F2" w:rsidP="002005F2" w:rsidRDefault="00714FA7" w14:paraId="04C28B6B" w14:textId="7C32DE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18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66B3E92" w14:textId="58B8D125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Polish cleaning brush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برس پاک کاری پالش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B4C3171" w14:textId="6472897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511A40D" w14:textId="46B5C72F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50CF650F" w14:textId="028D45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3F64BE3A" w14:textId="76C1C41B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74700D02" w14:textId="77777777">
        <w:trPr>
          <w:trHeight w:val="719"/>
        </w:trPr>
        <w:tc>
          <w:tcPr>
            <w:tcW w:w="496" w:type="dxa"/>
            <w:vAlign w:val="center"/>
          </w:tcPr>
          <w:p w:rsidRPr="00EF10EF" w:rsidR="002005F2" w:rsidP="002005F2" w:rsidRDefault="00714FA7" w14:paraId="712E8E66" w14:textId="43DFE84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19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2219C8B5" w14:textId="453C6F81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Large polish cloth Pal</w:t>
            </w: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تیکه ای پالش کلان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52357FB9" w14:textId="1911105F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6971D058" w14:textId="46A728A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E52AEA3" w14:textId="1529BF95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50287EB" w14:textId="3B966EE9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C2359E8" w14:textId="77777777">
        <w:trPr>
          <w:trHeight w:val="809"/>
        </w:trPr>
        <w:tc>
          <w:tcPr>
            <w:tcW w:w="496" w:type="dxa"/>
            <w:vAlign w:val="center"/>
          </w:tcPr>
          <w:p w:rsidRPr="00EF10EF" w:rsidR="002005F2" w:rsidP="002005F2" w:rsidRDefault="00714FA7" w14:paraId="09B00A47" w14:textId="26D0FEA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18705B5" w14:textId="3A8E7364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 polish cloth Pal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تیکه ای پالش خورد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3F2C844" w14:textId="3EADDA7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3F9DEE6" w14:textId="15CF223A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63E903AE" w14:textId="7FA8D95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7D3F1A27" w14:textId="21A986E6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3CEDB877" w14:textId="77777777">
        <w:trPr>
          <w:trHeight w:val="719"/>
        </w:trPr>
        <w:tc>
          <w:tcPr>
            <w:tcW w:w="496" w:type="dxa"/>
            <w:vAlign w:val="center"/>
          </w:tcPr>
          <w:p w:rsidRPr="00EF10EF" w:rsidR="002005F2" w:rsidP="002005F2" w:rsidRDefault="00714FA7" w14:paraId="433CC39E" w14:textId="520FED09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21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0D294FEE" w14:textId="05EDA0C4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diamond saw Pal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اره کلان دایمینگ دار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4EC148A" w14:textId="2EA1D0E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6FDC92A6" w14:textId="4660CE3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BF2E40F" w14:textId="3FB06D71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30241A19" w14:textId="248FE77D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355A9256" w14:textId="77777777">
        <w:trPr>
          <w:trHeight w:val="899"/>
        </w:trPr>
        <w:tc>
          <w:tcPr>
            <w:tcW w:w="496" w:type="dxa"/>
            <w:vAlign w:val="center"/>
          </w:tcPr>
          <w:p w:rsidRPr="00EF10EF" w:rsidR="002005F2" w:rsidP="002005F2" w:rsidRDefault="00714FA7" w14:paraId="06CA7132" w14:textId="106D870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1F6534FA" w14:textId="083D4617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Saw Pal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اره خورد(200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8AE1BF0" w14:textId="10D916ED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A7273BF" w14:textId="0AD3978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33CF2AA6" w14:textId="3DBDCA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DA3E7FD" w14:textId="4B595925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CADAB8B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6EACC9C7" w14:textId="660DBF1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23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75C5BDA4" w14:textId="31B68D63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diamond Wheel </w:t>
            </w:r>
            <w:r>
              <w:rPr>
                <w:rFonts w:ascii="Arial" w:hAnsi="Arial" w:cs="Arial"/>
                <w:sz w:val="22"/>
                <w:szCs w:val="22"/>
                <w:rtl/>
              </w:rPr>
              <w:t>چرخ دایمینگ دار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E094194" w14:textId="73513B1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4258E21" w14:textId="7267F7F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2FCA46C8" w14:textId="5606BD8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7E0A225F" w14:textId="22E2132F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E14B86F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5D5C1EF6" w14:textId="11E228F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24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21CBE8D" w14:textId="435AEF2C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Rigi wheel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rtl/>
              </w:rPr>
              <w:t>چرخ ریگی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13C6F261" w14:textId="0E55D082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524D2DD5" w14:textId="199FCEB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5E41FDD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4BA7592C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9009925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3D525911" w14:textId="3A9DC0F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25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1B2FBB78" w14:textId="12964D85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Faceting machin Pal large size with (1000 number)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ماشین فیستینگ سایز بزرگ(نمبر1000)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1137995A" w14:textId="0D2CC03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D02D25C" w14:textId="22CA073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104CE3E6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70CFA52D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F7D3DC5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044ABA1B" w14:textId="78F279A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26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1D241ED" w14:textId="2B289553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Faceting machin Pal large size with  (180 number)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ماشین فیستینگ سایز بزرگ(نمبر180)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A37E9B4" w14:textId="08D64E7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E0D789C" w14:textId="3B82ABE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35D8A076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29093A7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3C1B39C4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05EDA4AB" w14:textId="31C8246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27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08D2E44E" w14:textId="4EF558DC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Faceting machin Pal small size(180 number)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ماشین فیستینگ سایز خورد(نمبر180)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1D8D2FF2" w14:textId="208D720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4C7525D0" w14:textId="1F0AAE1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53880AB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3ACED60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FE65B92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1EC9BF44" w14:textId="46D251A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28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3CBB58A3" w14:textId="355EC33E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Double nut piercing Pal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سوراخ کن مهره دبل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A44433F" w14:textId="6D5BD92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27D4C684" w14:textId="77C5800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28D08EE5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6406B1F8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E292715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6098685E" w14:textId="661CF0E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29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51E8C8EC" w14:textId="0F74FAC4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Narrow nut piercing Pal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سوراخ کن مهره باریک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6A70D95A" w14:textId="77A73F0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64F46D0" w14:textId="6ECD2D9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2A5C495E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317770A5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7C3C4DCB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5883A9C4" w14:textId="106AADE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E149726" w14:textId="15C4F17F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Rigmal to different degrees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ریگمال به درجه های مختلیف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6F76992" w14:textId="6629EBD9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5C99B491" w14:textId="505AB16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70" w:type="dxa"/>
          </w:tcPr>
          <w:p w:rsidRPr="00EF10EF" w:rsidR="002005F2" w:rsidP="002005F2" w:rsidRDefault="002005F2" w14:paraId="0FB1172A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17D25CBC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3C64B810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5A505DA6" w14:textId="4210D72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F10EF" w:rsidR="002005F2" w:rsidP="002005F2" w:rsidRDefault="002005F2" w14:paraId="5825981F" w14:textId="3F7142C5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Special stone glue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سریش مخصوص سنگ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549CFE7" w14:textId="7149CAD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6BB9A74F" w14:textId="4253A0A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70" w:type="dxa"/>
          </w:tcPr>
          <w:p w:rsidRPr="00EF10EF" w:rsidR="002005F2" w:rsidP="002005F2" w:rsidRDefault="002005F2" w14:paraId="4C546C19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DC3D239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ED95BFF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7EF6121A" w14:textId="16088CD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32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F10EF" w:rsidR="002005F2" w:rsidP="002005F2" w:rsidRDefault="002005F2" w14:paraId="41217CE9" w14:textId="771B4ACB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dryer for special stone glue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خشک کن برای سریش مخصوص سنگ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CC1CE16" w14:textId="36F82A6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720BFADB" w14:textId="1D469B9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Tin</w:t>
            </w:r>
          </w:p>
        </w:tc>
        <w:tc>
          <w:tcPr>
            <w:tcW w:w="1170" w:type="dxa"/>
          </w:tcPr>
          <w:p w:rsidRPr="00EF10EF" w:rsidR="002005F2" w:rsidP="002005F2" w:rsidRDefault="002005F2" w14:paraId="50A38DBB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2D81279C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7D224EA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03AB14B1" w14:textId="0D91BBA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33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55456F9D" w14:textId="6D1135AB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Copper polish Pal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پالش مسی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63D7C568" w14:textId="697F41D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67BD0BC8" w14:textId="38CB5B1A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5A79F22A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134C0E6D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290A46F8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03DF237E" w14:textId="558FFA1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34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22613D44" w14:textId="4844DEED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Serbi polish Pal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پل پالش سربی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07781ECA" w14:textId="520D3363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2641F0FE" w14:textId="6C72C23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AC7104C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1C90D26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3CAEBA80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0A515B9C" w14:textId="0911EC7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35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E341608" w14:textId="1529030A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Diming powder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  <w:rtl/>
              </w:rPr>
              <w:t>دایمینگ پودر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5F3E311B" w14:textId="5F7940D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6FEED0EB" w14:textId="0991CD04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gr</w:t>
            </w:r>
          </w:p>
        </w:tc>
        <w:tc>
          <w:tcPr>
            <w:tcW w:w="1170" w:type="dxa"/>
          </w:tcPr>
          <w:p w:rsidRPr="00EF10EF" w:rsidR="002005F2" w:rsidP="002005F2" w:rsidRDefault="002005F2" w14:paraId="37D1A7BB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011C7B31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56D4CB93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1635A715" w14:textId="673459AC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36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235782C2" w14:textId="61666169">
            <w:pPr>
              <w:rPr>
                <w:rFonts w:asciiTheme="minorBidi" w:hAnsiTheme="minorBidi" w:cstheme="minorBidi"/>
              </w:rPr>
            </w:pPr>
            <w:r>
              <w:rPr>
                <w:color w:val="000000"/>
                <w:sz w:val="14"/>
                <w:szCs w:val="14"/>
                <w:rtl/>
              </w:rPr>
              <w:t xml:space="preserve">     </w:t>
            </w:r>
            <w:r>
              <w:rPr>
                <w:rFonts w:ascii="Arial" w:hAnsi="Arial" w:cs="Arial"/>
                <w:color w:val="000000"/>
                <w:rtl/>
              </w:rPr>
              <w:t>دای پیستیک(</w:t>
            </w:r>
            <w:r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>Dopping</w:t>
            </w:r>
            <w:r>
              <w:rPr>
                <w:rFonts w:ascii="Arial" w:hAnsi="Arial" w:cs="Arial"/>
                <w:b/>
                <w:bCs/>
                <w:color w:val="333333"/>
                <w:sz w:val="22"/>
                <w:szCs w:val="22"/>
                <w:rtl/>
              </w:rPr>
              <w:t>)</w:t>
            </w:r>
            <w:r>
              <w:rPr>
                <w:rFonts w:ascii="Arial" w:hAnsi="Arial" w:cs="Arial"/>
                <w:color w:val="000000"/>
                <w:rtl/>
              </w:rPr>
              <w:t>.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6F4013CE" w14:textId="49B97D2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844C30B" w14:textId="3972D0DE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50FB448D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5281C0F8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4899E72B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3C92AC4E" w14:textId="4AE9693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37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1E9075F" w14:textId="2FB3DDA0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Lock material of gemstone with Dopping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مواد لاک یا محکم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rtl/>
              </w:rPr>
              <w:t>کننده سنگ با دیپیتیک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43CCBBF3" w14:textId="6C0417F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20533D75" w14:textId="04C3BA4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346985B9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4F3BEA57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05C6C288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5346351C" w14:textId="1229E65F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38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477060DE" w14:textId="224A0CDB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Compass or Emim. </w:t>
            </w:r>
            <w:r>
              <w:rPr>
                <w:rFonts w:ascii="Arial" w:hAnsi="Arial" w:cs="Arial"/>
                <w:sz w:val="22"/>
                <w:szCs w:val="22"/>
                <w:rtl/>
              </w:rPr>
              <w:t>کمپاس یا ایمیم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3D40FB7E" w14:textId="741838C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00FCD842" w14:textId="63CD0EC7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7F011A63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685E53EE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70DACDC6" w14:textId="77777777">
        <w:trPr>
          <w:trHeight w:val="674"/>
        </w:trPr>
        <w:tc>
          <w:tcPr>
            <w:tcW w:w="496" w:type="dxa"/>
            <w:vAlign w:val="center"/>
          </w:tcPr>
          <w:p w:rsidRPr="00EF10EF" w:rsidR="002005F2" w:rsidP="002005F2" w:rsidRDefault="00714FA7" w14:paraId="3521928E" w14:textId="41CF8610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</w:t>
            </w:r>
          </w:p>
        </w:tc>
        <w:tc>
          <w:tcPr>
            <w:tcW w:w="49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EF10EF" w:rsidR="002005F2" w:rsidP="002005F2" w:rsidRDefault="002005F2" w14:paraId="64001F6F" w14:textId="0DDBFD36">
            <w:pPr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Generator 8 KW best quality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جنراتور8کیلوات باکیفیت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D841C5" w:rsidR="002005F2" w:rsidP="002005F2" w:rsidRDefault="002005F2" w14:paraId="73C2DAF5" w14:textId="6047AA79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Pr="00D841C5" w:rsidR="002005F2" w:rsidP="002005F2" w:rsidRDefault="002005F2" w14:paraId="1556EFF4" w14:textId="4CBCC6DA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PC</w:t>
            </w:r>
          </w:p>
        </w:tc>
        <w:tc>
          <w:tcPr>
            <w:tcW w:w="1170" w:type="dxa"/>
          </w:tcPr>
          <w:p w:rsidRPr="00EF10EF" w:rsidR="002005F2" w:rsidP="002005F2" w:rsidRDefault="002005F2" w14:paraId="43401C5D" w14:textId="7777777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</w:tcPr>
          <w:p w:rsidRPr="00EF10EF" w:rsidR="002005F2" w:rsidP="002005F2" w:rsidRDefault="002005F2" w14:paraId="0D8CE285" w14:textId="77777777">
            <w:pPr>
              <w:rPr>
                <w:rFonts w:asciiTheme="minorBidi" w:hAnsiTheme="minorBidi" w:cstheme="minorBidi"/>
              </w:rPr>
            </w:pPr>
          </w:p>
        </w:tc>
      </w:tr>
      <w:tr w:rsidRPr="00EF10EF" w:rsidR="002005F2" w:rsidTr="00714FA7" w14:paraId="64480415" w14:textId="77777777">
        <w:trPr>
          <w:trHeight w:val="719"/>
        </w:trPr>
        <w:tc>
          <w:tcPr>
            <w:tcW w:w="8635" w:type="dxa"/>
            <w:gridSpan w:val="5"/>
            <w:vAlign w:val="center"/>
            <w:hideMark/>
          </w:tcPr>
          <w:p w:rsidRPr="005262D7" w:rsidR="002005F2" w:rsidP="002005F2" w:rsidRDefault="002005F2" w14:paraId="5317AFB5" w14:textId="19F0A343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262D7">
              <w:rPr>
                <w:rFonts w:asciiTheme="minorBidi" w:hAnsiTheme="minorBidi" w:cstheme="minorBidi"/>
                <w:b/>
                <w:bCs/>
              </w:rPr>
              <w:t>Total amount</w:t>
            </w: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262D7">
              <w:rPr>
                <w:rFonts w:asciiTheme="minorBidi" w:hAnsiTheme="minorBidi" w:cstheme="minorBidi"/>
                <w:b/>
                <w:bCs/>
              </w:rPr>
              <w:t>(AFN)</w:t>
            </w:r>
          </w:p>
          <w:p w:rsidRPr="00EF10EF" w:rsidR="002005F2" w:rsidP="002005F2" w:rsidRDefault="002005F2" w14:paraId="4D4BF6CB" w14:textId="4EBC991B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79" w:type="dxa"/>
            <w:vAlign w:val="center"/>
          </w:tcPr>
          <w:p w:rsidRPr="00EF10EF" w:rsidR="002005F2" w:rsidP="002005F2" w:rsidRDefault="002005F2" w14:paraId="693BD4CC" w14:textId="65BAE0B9">
            <w:pPr>
              <w:rPr>
                <w:rFonts w:asciiTheme="minorBidi" w:hAnsiTheme="minorBidi" w:cstheme="minorBidi"/>
              </w:rPr>
            </w:pPr>
          </w:p>
        </w:tc>
      </w:tr>
    </w:tbl>
    <w:p w:rsidR="00A22C16" w:rsidP="005262D7" w:rsidRDefault="00A22C16" w14:paraId="12F48DC0" w14:textId="77777777">
      <w:pPr>
        <w:rPr>
          <w:rFonts w:asciiTheme="minorBidi" w:hAnsiTheme="minorBidi" w:cstheme="minorBidi"/>
        </w:rPr>
      </w:pPr>
    </w:p>
    <w:p w:rsidRPr="00FA03E1" w:rsidR="00513FBE" w:rsidP="00FA03E1" w:rsidRDefault="005262D7" w14:paraId="2233082A" w14:textId="65FF45BC">
      <w:pPr>
        <w:rPr>
          <w:rFonts w:asciiTheme="minorBidi" w:hAnsiTheme="minorBidi" w:cstheme="minorBidi"/>
          <w:b/>
        </w:rPr>
      </w:pPr>
      <w:r w:rsidRPr="005262D7">
        <w:rPr>
          <w:rFonts w:asciiTheme="minorBidi" w:hAnsiTheme="minorBidi" w:cstheme="minorBidi"/>
          <w:b/>
        </w:rPr>
        <w:t xml:space="preserve"> </w:t>
      </w:r>
    </w:p>
    <w:p w:rsidRPr="00A22C16" w:rsidR="00450246" w:rsidRDefault="008F78C3" w14:paraId="59955B00" w14:textId="77777777">
      <w:pPr>
        <w:rPr>
          <w:rFonts w:ascii="Arial" w:hAnsi="Arial" w:cs="Arial"/>
          <w:bCs/>
          <w:smallCaps/>
          <w:lang w:val="en-GB"/>
        </w:rPr>
      </w:pPr>
      <w:r w:rsidRPr="00A22C16">
        <w:rPr>
          <w:rFonts w:ascii="Arial" w:hAnsi="Arial" w:cs="Arial"/>
          <w:bCs/>
          <w:smallCaps/>
          <w:lang w:val="en-GB"/>
        </w:rPr>
        <w:t>Workplan</w:t>
      </w:r>
      <w:r w:rsidRPr="00A22C16" w:rsidR="00E8145C">
        <w:rPr>
          <w:rFonts w:ascii="Arial" w:hAnsi="Arial" w:cs="Arial"/>
          <w:bCs/>
          <w:smallCaps/>
          <w:lang w:val="en-GB"/>
        </w:rPr>
        <w:t>:</w:t>
      </w:r>
    </w:p>
    <w:p w:rsidRPr="00A22C16" w:rsidR="008F78C3" w:rsidP="00D855A2" w:rsidRDefault="008F78C3" w14:paraId="51D0E445" w14:textId="033EE091">
      <w:pPr>
        <w:rPr>
          <w:rFonts w:ascii="Arial" w:hAnsi="Arial" w:cs="Arial"/>
          <w:bCs/>
          <w:smallCaps/>
          <w:lang w:val="en-GB"/>
        </w:rPr>
      </w:pPr>
      <w:r w:rsidRPr="00A22C16">
        <w:rPr>
          <w:rFonts w:ascii="Arial" w:hAnsi="Arial" w:cs="Arial"/>
          <w:bCs/>
          <w:smallCaps/>
        </w:rPr>
        <w:t>Please attach a</w:t>
      </w:r>
      <w:r w:rsidRPr="00A22C16" w:rsidR="003E5DE5">
        <w:rPr>
          <w:rFonts w:ascii="Arial" w:hAnsi="Arial" w:cs="Arial"/>
          <w:bCs/>
          <w:smallCaps/>
        </w:rPr>
        <w:t xml:space="preserve"> detailed work</w:t>
      </w:r>
      <w:r w:rsidRPr="00A22C16" w:rsidR="00EB6FDE">
        <w:rPr>
          <w:rFonts w:ascii="Arial" w:hAnsi="Arial" w:cs="Arial"/>
          <w:bCs/>
          <w:smallCaps/>
          <w:rtl/>
        </w:rPr>
        <w:t xml:space="preserve"> </w:t>
      </w:r>
      <w:r w:rsidRPr="00A22C16" w:rsidR="003E5DE5">
        <w:rPr>
          <w:rFonts w:ascii="Arial" w:hAnsi="Arial" w:cs="Arial"/>
          <w:bCs/>
          <w:smallCaps/>
        </w:rPr>
        <w:t>plan demonstrating</w:t>
      </w:r>
      <w:r w:rsidRPr="00A22C16">
        <w:rPr>
          <w:rFonts w:ascii="Arial" w:hAnsi="Arial" w:cs="Arial"/>
          <w:bCs/>
          <w:smallCaps/>
        </w:rPr>
        <w:t xml:space="preserve"> </w:t>
      </w:r>
      <w:r w:rsidRPr="00A22C16" w:rsidR="00D855A2">
        <w:rPr>
          <w:rFonts w:ascii="Arial" w:hAnsi="Arial" w:cs="Arial"/>
          <w:bCs/>
          <w:smallCaps/>
        </w:rPr>
        <w:t>your</w:t>
      </w:r>
      <w:r w:rsidRPr="00A22C16">
        <w:rPr>
          <w:rFonts w:ascii="Arial" w:hAnsi="Arial" w:cs="Arial"/>
          <w:bCs/>
          <w:smallCaps/>
        </w:rPr>
        <w:t xml:space="preserve"> ability to </w:t>
      </w:r>
      <w:r w:rsidRPr="00A22C16" w:rsidR="009767A1">
        <w:rPr>
          <w:rFonts w:ascii="Arial" w:hAnsi="Arial" w:cs="Arial"/>
          <w:bCs/>
          <w:smallCaps/>
        </w:rPr>
        <w:t>fulfil</w:t>
      </w:r>
      <w:r w:rsidRPr="00A22C16">
        <w:rPr>
          <w:rFonts w:ascii="Arial" w:hAnsi="Arial" w:cs="Arial"/>
          <w:bCs/>
          <w:smallCaps/>
        </w:rPr>
        <w:t xml:space="preserve"> ACTED’s expectations.</w:t>
      </w:r>
    </w:p>
    <w:p w:rsidRPr="00A22C16" w:rsidR="00E8145C" w:rsidP="00122896" w:rsidRDefault="00E8145C" w14:paraId="139D95CB" w14:textId="57278D3A">
      <w:pPr>
        <w:tabs>
          <w:tab w:val="left" w:pos="10782"/>
        </w:tabs>
        <w:rPr>
          <w:rFonts w:ascii="Arial" w:hAnsi="Arial" w:cs="Arial"/>
          <w:bCs/>
        </w:rPr>
      </w:pPr>
    </w:p>
    <w:p w:rsidRPr="00A22C16" w:rsidR="00961140" w:rsidP="00961140" w:rsidRDefault="00961140" w14:paraId="1F8856A1" w14:textId="77777777">
      <w:pPr>
        <w:rPr>
          <w:rFonts w:ascii="Arial" w:hAnsi="Arial" w:cs="Arial"/>
          <w:bCs/>
          <w:vanish/>
        </w:rPr>
      </w:pPr>
    </w:p>
    <w:p w:rsidRPr="00A22C16" w:rsidR="001672EB" w:rsidRDefault="006118F9" w14:paraId="29529C89" w14:textId="77777777">
      <w:pPr>
        <w:rPr>
          <w:rFonts w:ascii="Arial" w:hAnsi="Arial" w:cs="Arial"/>
          <w:bCs/>
          <w:smallCaps/>
        </w:rPr>
      </w:pPr>
      <w:r w:rsidRPr="00A22C16">
        <w:rPr>
          <w:rFonts w:ascii="Arial" w:hAnsi="Arial" w:cs="Arial"/>
          <w:bCs/>
          <w:smallCaps/>
        </w:rPr>
        <w:t xml:space="preserve">Bidder’s </w:t>
      </w:r>
      <w:r w:rsidRPr="00A22C16" w:rsidR="0050470C">
        <w:rPr>
          <w:rFonts w:ascii="Arial" w:hAnsi="Arial" w:cs="Arial"/>
          <w:bCs/>
          <w:smallCaps/>
        </w:rPr>
        <w:t>Condition</w:t>
      </w:r>
      <w:r w:rsidRPr="00A22C16">
        <w:rPr>
          <w:rFonts w:ascii="Arial" w:hAnsi="Arial" w:cs="Arial"/>
          <w:bCs/>
          <w:smallCaps/>
        </w:rPr>
        <w:t>s</w:t>
      </w:r>
      <w:r w:rsidRPr="00A22C16" w:rsidR="0050470C">
        <w:rPr>
          <w:rFonts w:ascii="Arial" w:hAnsi="Arial" w:cs="Arial"/>
          <w:bCs/>
          <w:smallCaps/>
        </w:rPr>
        <w:t>:</w:t>
      </w:r>
    </w:p>
    <w:p w:rsidRPr="00A22C16" w:rsidR="007C3399" w:rsidRDefault="007C3399" w14:paraId="614BEA77" w14:textId="77777777">
      <w:pPr>
        <w:rPr>
          <w:rFonts w:ascii="Arial" w:hAnsi="Arial" w:cs="Arial"/>
          <w:bCs/>
          <w:smallCaps/>
        </w:rPr>
      </w:pPr>
    </w:p>
    <w:tbl>
      <w:tblPr>
        <w:tblpPr w:leftFromText="141" w:rightFromText="141" w:vertAnchor="text" w:horzAnchor="margin" w:tblpX="108" w:tblpY="-28"/>
        <w:tblW w:w="8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02"/>
        <w:gridCol w:w="3043"/>
        <w:gridCol w:w="2880"/>
      </w:tblGrid>
      <w:tr w:rsidRPr="00A22C16" w:rsidR="00EB6FDE" w:rsidTr="3B0F26A4" w14:paraId="25BA9F00" w14:textId="77777777">
        <w:trPr>
          <w:trHeight w:val="410"/>
        </w:trPr>
        <w:tc>
          <w:tcPr>
            <w:tcW w:w="2802" w:type="dxa"/>
            <w:shd w:val="clear" w:color="auto" w:fill="CECECE"/>
            <w:tcMar/>
            <w:vAlign w:val="center"/>
          </w:tcPr>
          <w:p w:rsidRPr="00A22C16" w:rsidR="007C3399" w:rsidP="00961140" w:rsidRDefault="007C3399" w14:paraId="386EC800" w14:textId="77777777">
            <w:pPr>
              <w:jc w:val="center"/>
              <w:rPr>
                <w:rFonts w:ascii="Arial" w:hAnsi="Arial" w:cs="Arial"/>
                <w:bCs/>
                <w:smallCaps/>
              </w:rPr>
            </w:pPr>
          </w:p>
        </w:tc>
        <w:tc>
          <w:tcPr>
            <w:tcW w:w="3043" w:type="dxa"/>
            <w:shd w:val="clear" w:color="auto" w:fill="CECECE"/>
            <w:tcMar/>
            <w:vAlign w:val="center"/>
          </w:tcPr>
          <w:p w:rsidRPr="00A22C16" w:rsidR="007C3399" w:rsidP="00961140" w:rsidRDefault="007C3399" w14:paraId="0CFB69A4" w14:textId="77777777">
            <w:pPr>
              <w:jc w:val="center"/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General conditions recommended by ACTED</w:t>
            </w:r>
          </w:p>
        </w:tc>
        <w:tc>
          <w:tcPr>
            <w:tcW w:w="2880" w:type="dxa"/>
            <w:shd w:val="clear" w:color="auto" w:fill="CECECE"/>
            <w:tcMar/>
            <w:vAlign w:val="center"/>
          </w:tcPr>
          <w:p w:rsidRPr="00A22C16" w:rsidR="007C3399" w:rsidP="00961140" w:rsidRDefault="007C3399" w14:paraId="2410708D" w14:textId="77777777">
            <w:pPr>
              <w:jc w:val="center"/>
              <w:rPr>
                <w:rFonts w:ascii="Arial" w:hAnsi="Arial" w:cs="Arial"/>
                <w:bCs/>
              </w:rPr>
            </w:pPr>
            <w:r w:rsidRPr="00A22C16">
              <w:rPr>
                <w:rFonts w:ascii="Arial" w:hAnsi="Arial" w:cs="Arial"/>
                <w:bCs/>
                <w:smallCaps/>
              </w:rPr>
              <w:t xml:space="preserve">General conditions offered by Bidders </w:t>
            </w:r>
            <w:r w:rsidRPr="00A22C16">
              <w:rPr>
                <w:rFonts w:ascii="Arial" w:hAnsi="Arial" w:cs="Arial"/>
                <w:bCs/>
              </w:rPr>
              <w:t>(if different)</w:t>
            </w:r>
          </w:p>
        </w:tc>
      </w:tr>
      <w:tr w:rsidRPr="00A22C16" w:rsidR="00EB6FDE" w:rsidTr="3B0F26A4" w14:paraId="4765F45A" w14:textId="77777777">
        <w:trPr>
          <w:trHeight w:val="567"/>
        </w:trPr>
        <w:tc>
          <w:tcPr>
            <w:tcW w:w="2802" w:type="dxa"/>
            <w:shd w:val="clear" w:color="auto" w:fill="CECECE"/>
            <w:tcMar/>
          </w:tcPr>
          <w:p w:rsidRPr="00A22C16" w:rsidR="007C3399" w:rsidP="00961140" w:rsidRDefault="007C3399" w14:paraId="03728B4F" w14:textId="77777777">
            <w:pPr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Validity of the offer</w:t>
            </w:r>
          </w:p>
        </w:tc>
        <w:tc>
          <w:tcPr>
            <w:tcW w:w="3043" w:type="dxa"/>
            <w:shd w:val="clear" w:color="auto" w:fill="auto"/>
            <w:tcMar/>
            <w:vAlign w:val="center"/>
          </w:tcPr>
          <w:p w:rsidRPr="00A22C16" w:rsidR="007C3399" w:rsidP="00E95034" w:rsidRDefault="00F05220" w14:paraId="5C57140A" w14:textId="479700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Pr="00A22C16" w:rsidR="00451FCE">
              <w:rPr>
                <w:rFonts w:ascii="Arial" w:hAnsi="Arial" w:cs="Arial"/>
                <w:bCs/>
              </w:rPr>
              <w:t xml:space="preserve"> </w:t>
            </w:r>
            <w:r w:rsidRPr="00A22C16" w:rsidR="000B2BC6">
              <w:rPr>
                <w:rFonts w:ascii="Arial" w:hAnsi="Arial" w:cs="Arial"/>
                <w:bCs/>
              </w:rPr>
              <w:t>months</w:t>
            </w: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22C16" w:rsidR="007C3399" w:rsidP="00961140" w:rsidRDefault="007C3399" w14:paraId="13A8A245" w14:textId="77777777">
            <w:pPr>
              <w:rPr>
                <w:rFonts w:ascii="Arial" w:hAnsi="Arial" w:cs="Arial"/>
                <w:bCs/>
                <w:smallCaps/>
              </w:rPr>
            </w:pPr>
          </w:p>
        </w:tc>
      </w:tr>
      <w:tr w:rsidRPr="00A22C16" w:rsidR="00EB6FDE" w:rsidTr="3B0F26A4" w14:paraId="3EE95409" w14:textId="77777777">
        <w:trPr>
          <w:trHeight w:val="567"/>
        </w:trPr>
        <w:tc>
          <w:tcPr>
            <w:tcW w:w="2802" w:type="dxa"/>
            <w:shd w:val="clear" w:color="auto" w:fill="CECECE"/>
            <w:tcMar/>
          </w:tcPr>
          <w:p w:rsidRPr="00A22C16" w:rsidR="00603286" w:rsidP="00961140" w:rsidRDefault="00603286" w14:paraId="2D5BFEE2" w14:textId="77777777">
            <w:pPr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Terms of payment</w:t>
            </w:r>
          </w:p>
        </w:tc>
        <w:tc>
          <w:tcPr>
            <w:tcW w:w="3043" w:type="dxa"/>
            <w:shd w:val="clear" w:color="auto" w:fill="auto"/>
            <w:tcMar/>
            <w:vAlign w:val="center"/>
          </w:tcPr>
          <w:p w:rsidRPr="00A22C16" w:rsidR="007C3399" w:rsidP="3B0F26A4" w:rsidRDefault="00574609" w14:paraId="3D4DE3F1" w14:textId="184B7BAB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3B0F26A4" w:rsidR="56529E48">
              <w:rPr>
                <w:rFonts w:ascii="Arial" w:hAnsi="Arial" w:cs="Arial"/>
              </w:rPr>
              <w:t>DDP, Delivery Duty Paid</w:t>
            </w: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22C16" w:rsidR="007C3399" w:rsidP="00961140" w:rsidRDefault="007C3399" w14:paraId="702E6519" w14:textId="77777777">
            <w:pPr>
              <w:rPr>
                <w:rFonts w:ascii="Arial" w:hAnsi="Arial" w:cs="Arial"/>
                <w:bCs/>
                <w:smallCaps/>
              </w:rPr>
            </w:pPr>
          </w:p>
        </w:tc>
      </w:tr>
    </w:tbl>
    <w:p w:rsidRPr="00A22C16" w:rsidR="003617CB" w:rsidP="00525689" w:rsidRDefault="003617CB" w14:paraId="1849C31A" w14:textId="77777777">
      <w:pPr>
        <w:rPr>
          <w:rFonts w:ascii="Arial" w:hAnsi="Arial" w:cs="Arial"/>
          <w:bCs/>
        </w:rPr>
      </w:pPr>
    </w:p>
    <w:p w:rsidRPr="00A22C16" w:rsidR="00EB6FDE" w:rsidP="00525689" w:rsidRDefault="00EE3E35" w14:paraId="2A80E28D" w14:textId="77777777">
      <w:pPr>
        <w:rPr>
          <w:rFonts w:ascii="Arial" w:hAnsi="Arial" w:cs="Arial"/>
          <w:bCs/>
          <w:rtl/>
        </w:rPr>
      </w:pPr>
      <w:r w:rsidRPr="00A22C16">
        <w:rPr>
          <w:rFonts w:ascii="Arial" w:hAnsi="Arial" w:cs="Arial"/>
          <w:bCs/>
        </w:rPr>
        <w:t xml:space="preserve"> </w:t>
      </w:r>
    </w:p>
    <w:p w:rsidRPr="00A22C16" w:rsidR="00EB6FDE" w:rsidP="00525689" w:rsidRDefault="00EB6FDE" w14:paraId="2378D239" w14:textId="77777777">
      <w:pPr>
        <w:rPr>
          <w:rFonts w:ascii="Arial" w:hAnsi="Arial" w:cs="Arial"/>
          <w:bCs/>
          <w:rtl/>
        </w:rPr>
      </w:pPr>
    </w:p>
    <w:p w:rsidRPr="00A22C16" w:rsidR="00EB6FDE" w:rsidP="00525689" w:rsidRDefault="00EB6FDE" w14:paraId="6D259631" w14:textId="77777777">
      <w:pPr>
        <w:rPr>
          <w:rFonts w:ascii="Arial" w:hAnsi="Arial" w:cs="Arial"/>
          <w:bCs/>
          <w:rtl/>
        </w:rPr>
      </w:pPr>
    </w:p>
    <w:p w:rsidRPr="00A22C16" w:rsidR="00EB6FDE" w:rsidP="00525689" w:rsidRDefault="00EB6FDE" w14:paraId="55FFCC90" w14:textId="77777777">
      <w:pPr>
        <w:rPr>
          <w:rFonts w:ascii="Arial" w:hAnsi="Arial" w:cs="Arial"/>
          <w:bCs/>
          <w:rtl/>
        </w:rPr>
      </w:pPr>
    </w:p>
    <w:p w:rsidRPr="00A22C16" w:rsidR="00EB6FDE" w:rsidP="00525689" w:rsidRDefault="00EB6FDE" w14:paraId="51578668" w14:textId="77777777">
      <w:pPr>
        <w:rPr>
          <w:rFonts w:ascii="Arial" w:hAnsi="Arial" w:cs="Arial"/>
          <w:bCs/>
          <w:rtl/>
        </w:rPr>
      </w:pPr>
    </w:p>
    <w:p w:rsidRPr="00A22C16" w:rsidR="00EB6FDE" w:rsidP="00525689" w:rsidRDefault="00EB6FDE" w14:paraId="25CC124F" w14:textId="77777777">
      <w:pPr>
        <w:rPr>
          <w:rFonts w:ascii="Arial" w:hAnsi="Arial" w:cs="Arial"/>
          <w:bCs/>
          <w:rtl/>
        </w:rPr>
      </w:pPr>
    </w:p>
    <w:p w:rsidRPr="00A22C16" w:rsidR="00EB6FDE" w:rsidP="00525689" w:rsidRDefault="00EB6FDE" w14:paraId="20E721F7" w14:textId="77777777">
      <w:pPr>
        <w:rPr>
          <w:rFonts w:ascii="Arial" w:hAnsi="Arial" w:cs="Arial"/>
          <w:bCs/>
          <w:rtl/>
        </w:rPr>
      </w:pPr>
    </w:p>
    <w:p w:rsidRPr="00A22C16" w:rsidR="00C74E5F" w:rsidP="00A523FE" w:rsidRDefault="00C74E5F" w14:paraId="5D7CF9A0" w14:textId="69FE86C4">
      <w:pPr>
        <w:jc w:val="both"/>
        <w:rPr>
          <w:rFonts w:ascii="Arial" w:hAnsi="Arial" w:cs="Arial"/>
          <w:bCs/>
        </w:rPr>
      </w:pPr>
    </w:p>
    <w:p w:rsidRPr="00A22C16" w:rsidR="00EE3E35" w:rsidP="00A523FE" w:rsidRDefault="00EB6FDE" w14:paraId="60CE6A26" w14:textId="3011DF16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>Name of Bidder’s Authorized Representative</w:t>
      </w:r>
      <w:r w:rsidRPr="00A22C16">
        <w:rPr>
          <w:rFonts w:ascii="Arial" w:hAnsi="Arial" w:cs="Arial"/>
          <w:bCs/>
          <w:rtl/>
        </w:rPr>
        <w:t xml:space="preserve">   </w:t>
      </w:r>
      <w:r w:rsidRPr="00A22C16" w:rsidR="00893EFC">
        <w:rPr>
          <w:rFonts w:hint="cs" w:ascii="Arial" w:hAnsi="Arial" w:cs="Arial"/>
          <w:bCs/>
          <w:rtl/>
        </w:rPr>
        <w:t xml:space="preserve"> :</w:t>
      </w:r>
      <w:r w:rsidRPr="00A22C16" w:rsidR="00EE3E35">
        <w:rPr>
          <w:rFonts w:ascii="Arial" w:hAnsi="Arial" w:cs="Arial"/>
          <w:bCs/>
        </w:rPr>
        <w:t>________________________</w:t>
      </w:r>
    </w:p>
    <w:p w:rsidRPr="00A22C16" w:rsidR="001D6383" w:rsidP="00A523FE" w:rsidRDefault="001D6383" w14:paraId="69CB2C5D" w14:textId="77777777">
      <w:pPr>
        <w:jc w:val="both"/>
        <w:rPr>
          <w:rFonts w:ascii="Arial" w:hAnsi="Arial" w:cs="Arial"/>
          <w:bCs/>
        </w:rPr>
      </w:pPr>
    </w:p>
    <w:p w:rsidRPr="00A22C16" w:rsidR="00A523FE" w:rsidP="00A523FE" w:rsidRDefault="00A523FE" w14:paraId="08DFF025" w14:textId="77777777">
      <w:pPr>
        <w:jc w:val="both"/>
        <w:rPr>
          <w:rFonts w:ascii="Arial" w:hAnsi="Arial" w:cs="Arial"/>
          <w:bCs/>
        </w:rPr>
      </w:pPr>
    </w:p>
    <w:p w:rsidRPr="00A22C16" w:rsidR="00A523FE" w:rsidP="00A523FE" w:rsidRDefault="00A523FE" w14:paraId="120C622F" w14:textId="77777777">
      <w:pPr>
        <w:jc w:val="both"/>
        <w:rPr>
          <w:rFonts w:ascii="Arial" w:hAnsi="Arial" w:cs="Arial"/>
          <w:bCs/>
        </w:rPr>
      </w:pPr>
    </w:p>
    <w:p w:rsidRPr="00A22C16" w:rsidR="001672EB" w:rsidP="00A523FE" w:rsidRDefault="00680A28" w14:paraId="3271CF97" w14:textId="04F367C0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  <w:caps/>
        </w:rPr>
        <w:t>A</w:t>
      </w:r>
      <w:r w:rsidRPr="00A22C16">
        <w:rPr>
          <w:rFonts w:ascii="Arial" w:hAnsi="Arial" w:cs="Arial"/>
          <w:bCs/>
        </w:rPr>
        <w:t>uthorized</w:t>
      </w:r>
      <w:r w:rsidRPr="00A22C16" w:rsidR="00081865">
        <w:rPr>
          <w:rFonts w:ascii="Arial" w:hAnsi="Arial" w:cs="Arial"/>
          <w:bCs/>
        </w:rPr>
        <w:t xml:space="preserve"> </w:t>
      </w:r>
      <w:r w:rsidRPr="00A22C16">
        <w:rPr>
          <w:rFonts w:ascii="Arial" w:hAnsi="Arial" w:cs="Arial"/>
          <w:bCs/>
        </w:rPr>
        <w:t>signature</w:t>
      </w:r>
      <w:r w:rsidRPr="00A22C16" w:rsidR="001D6383">
        <w:rPr>
          <w:rFonts w:ascii="Arial" w:hAnsi="Arial" w:cs="Arial"/>
          <w:bCs/>
        </w:rPr>
        <w:t xml:space="preserve"> and stamp</w:t>
      </w:r>
      <w:r w:rsidRPr="00A22C16" w:rsidR="008D6BFF">
        <w:rPr>
          <w:rFonts w:ascii="Arial" w:hAnsi="Arial" w:cs="Arial"/>
          <w:bCs/>
        </w:rPr>
        <w:t xml:space="preserve">: </w:t>
      </w:r>
      <w:r w:rsidRPr="00A22C16" w:rsidR="009A12A6">
        <w:rPr>
          <w:rFonts w:ascii="Arial" w:hAnsi="Arial" w:cs="Arial"/>
          <w:bCs/>
        </w:rPr>
        <w:tab/>
      </w:r>
      <w:r w:rsidRPr="00A22C16" w:rsidR="00EB6FDE">
        <w:rPr>
          <w:rFonts w:ascii="Arial" w:hAnsi="Arial" w:cs="Arial"/>
          <w:bCs/>
          <w:rtl/>
        </w:rPr>
        <w:tab/>
      </w:r>
      <w:r w:rsidRPr="00A22C16" w:rsidR="00525689">
        <w:rPr>
          <w:rFonts w:ascii="Arial" w:hAnsi="Arial" w:cs="Arial"/>
          <w:bCs/>
        </w:rPr>
        <w:t>________________________</w:t>
      </w:r>
    </w:p>
    <w:p w:rsidRPr="00A22C16" w:rsidR="000E6C9C" w:rsidP="00A523FE" w:rsidRDefault="000E6C9C" w14:paraId="5335AB98" w14:textId="77777777">
      <w:pPr>
        <w:jc w:val="both"/>
        <w:rPr>
          <w:rFonts w:ascii="Arial" w:hAnsi="Arial" w:cs="Arial"/>
          <w:bCs/>
        </w:rPr>
      </w:pPr>
    </w:p>
    <w:p w:rsidRPr="00A22C16" w:rsidR="00A523FE" w:rsidP="00A523FE" w:rsidRDefault="00A523FE" w14:paraId="001F5508" w14:textId="77777777">
      <w:pPr>
        <w:jc w:val="both"/>
        <w:rPr>
          <w:rFonts w:ascii="Arial" w:hAnsi="Arial" w:cs="Arial"/>
          <w:bCs/>
        </w:rPr>
      </w:pPr>
    </w:p>
    <w:p w:rsidRPr="00A22C16" w:rsidR="00C6317A" w:rsidP="00A523FE" w:rsidRDefault="000E6C9C" w14:paraId="4D04DAF5" w14:textId="77777777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 xml:space="preserve">Date: </w:t>
      </w:r>
      <w:r w:rsidRPr="00A22C16">
        <w:rPr>
          <w:rFonts w:ascii="Arial" w:hAnsi="Arial" w:cs="Arial"/>
          <w:bCs/>
        </w:rPr>
        <w:tab/>
      </w:r>
      <w:r w:rsidRPr="00A22C16">
        <w:rPr>
          <w:rFonts w:ascii="Arial" w:hAnsi="Arial" w:cs="Arial"/>
          <w:bCs/>
        </w:rPr>
        <w:t>________________________</w:t>
      </w:r>
    </w:p>
    <w:sectPr w:rsidRPr="00A22C16" w:rsidR="00C6317A" w:rsidSect="000F5B17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34" w:orient="portrait" w:code="9"/>
      <w:pgMar w:top="576" w:right="806" w:bottom="432" w:left="677" w:header="720" w:footer="44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F23F0" w:rsidRDefault="004F23F0" w14:paraId="75D0A4AA" w14:textId="77777777">
      <w:r>
        <w:separator/>
      </w:r>
    </w:p>
  </w:endnote>
  <w:endnote w:type="continuationSeparator" w:id="0">
    <w:p w:rsidR="004F23F0" w:rsidRDefault="004F23F0" w14:paraId="1096CF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66F2E" w:rsidP="000D71C4" w:rsidRDefault="00A66F2E" w14:paraId="05B489F5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F2E" w:rsidP="00B92DAE" w:rsidRDefault="00A66F2E" w14:paraId="7A1D395E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sdt>
    <w:sdtPr>
      <w:id w:val="-5467524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A66F2E" w:rsidRDefault="00A66F2E" w14:paraId="72E03D2A" w14:textId="02A903AD">
            <w:pPr>
              <w:pStyle w:val="Footer"/>
              <w:jc w:val="center"/>
            </w:pPr>
            <w:r>
              <w:rPr>
                <w:lang w:val="fr-FR"/>
              </w:rPr>
              <w:t xml:space="preserve"> </w:t>
            </w:r>
            <w:r w:rsidRPr="00673466">
              <w:rPr>
                <w:rFonts w:ascii="Arial" w:hAnsi="Arial" w:cs="Arial"/>
                <w:bCs/>
              </w:rPr>
              <w:fldChar w:fldCharType="begin"/>
            </w:r>
            <w:r w:rsidRPr="00673466">
              <w:rPr>
                <w:rFonts w:ascii="Arial" w:hAnsi="Arial" w:cs="Arial"/>
                <w:bCs/>
              </w:rPr>
              <w:instrText>PAGE</w:instrText>
            </w:r>
            <w:r w:rsidRPr="00673466">
              <w:rPr>
                <w:rFonts w:ascii="Arial" w:hAnsi="Arial" w:cs="Arial"/>
                <w:bCs/>
              </w:rPr>
              <w:fldChar w:fldCharType="separate"/>
            </w:r>
            <w:r w:rsidR="00264234">
              <w:rPr>
                <w:rFonts w:ascii="Arial" w:hAnsi="Arial" w:cs="Arial"/>
                <w:bCs/>
              </w:rPr>
              <w:t>3</w:t>
            </w:r>
            <w:r w:rsidRPr="00673466">
              <w:rPr>
                <w:rFonts w:ascii="Arial" w:hAnsi="Arial" w:cs="Arial"/>
                <w:bCs/>
              </w:rPr>
              <w:fldChar w:fldCharType="end"/>
            </w:r>
            <w:r w:rsidRPr="00673466">
              <w:rPr>
                <w:rFonts w:ascii="Arial" w:hAnsi="Arial" w:cs="Arial"/>
                <w:lang w:val="fr-FR"/>
              </w:rPr>
              <w:t xml:space="preserve"> / </w:t>
            </w:r>
            <w:r w:rsidRPr="00673466">
              <w:rPr>
                <w:rFonts w:ascii="Arial" w:hAnsi="Arial" w:cs="Arial"/>
                <w:bCs/>
              </w:rPr>
              <w:fldChar w:fldCharType="begin"/>
            </w:r>
            <w:r w:rsidRPr="00673466">
              <w:rPr>
                <w:rFonts w:ascii="Arial" w:hAnsi="Arial" w:cs="Arial"/>
                <w:bCs/>
              </w:rPr>
              <w:instrText>NUMPAGES</w:instrText>
            </w:r>
            <w:r w:rsidRPr="00673466">
              <w:rPr>
                <w:rFonts w:ascii="Arial" w:hAnsi="Arial" w:cs="Arial"/>
                <w:bCs/>
              </w:rPr>
              <w:fldChar w:fldCharType="separate"/>
            </w:r>
            <w:r w:rsidR="00264234">
              <w:rPr>
                <w:rFonts w:ascii="Arial" w:hAnsi="Arial" w:cs="Arial"/>
                <w:bCs/>
              </w:rPr>
              <w:t>28</w:t>
            </w:r>
            <w:r w:rsidRPr="0067346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Pr="00F16865" w:rsidR="00A66F2E" w:rsidP="00171CAA" w:rsidRDefault="00A66F2E" w14:paraId="1F975B83" w14:textId="77777777">
    <w:pPr>
      <w:pStyle w:val="Footer"/>
      <w:ind w:right="360"/>
      <w:jc w:val="right"/>
      <w:rPr>
        <w:rFonts w:ascii="Arial Narrow" w:hAnsi="Arial Narrow"/>
        <w:sz w:val="16"/>
        <w:szCs w:val="16"/>
      </w:rPr>
    </w:pPr>
    <w:r>
      <w:br/>
    </w:r>
    <w:r>
      <w:rPr>
        <w:noProof/>
      </w:rPr>
      <w:drawing>
        <wp:inline distT="0" distB="0" distL="0" distR="0" wp14:anchorId="339B1394" wp14:editId="5F4AE324">
          <wp:extent cx="2000000" cy="508196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50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F23F0" w:rsidRDefault="004F23F0" w14:paraId="652AA3C7" w14:textId="77777777">
      <w:r>
        <w:separator/>
      </w:r>
    </w:p>
  </w:footnote>
  <w:footnote w:type="continuationSeparator" w:id="0">
    <w:p w:rsidR="004F23F0" w:rsidRDefault="004F23F0" w14:paraId="58FBF23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66F2E" w:rsidP="000D71C4" w:rsidRDefault="00A66F2E" w14:paraId="0799C2AD" w14:textId="23F8EA01">
    <w:pPr>
      <w:pStyle w:val="Head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5390">
      <w:rPr>
        <w:rStyle w:val="PageNumber"/>
        <w:noProof/>
      </w:rPr>
      <w:t>44</w:t>
    </w:r>
    <w:r>
      <w:rPr>
        <w:rStyle w:val="PageNumber"/>
      </w:rPr>
      <w:fldChar w:fldCharType="end"/>
    </w:r>
  </w:p>
  <w:p w:rsidR="00A66F2E" w:rsidP="007E4E51" w:rsidRDefault="00A66F2E" w14:paraId="30CE1F32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A66F2E" w:rsidP="009767A1" w:rsidRDefault="00A66F2E" w14:paraId="501DE087" w14:textId="353EBFA6">
    <w:pPr>
      <w:pStyle w:val="Heading5"/>
      <w:rPr>
        <w:rFonts w:ascii="Arial Narrow" w:hAnsi="Arial Narrow"/>
        <w:b w:val="0"/>
        <w:color w:val="auto"/>
        <w:sz w:val="22"/>
        <w:szCs w:val="24"/>
      </w:rPr>
    </w:pPr>
    <w:r w:rsidRPr="00CA6465">
      <w:rPr>
        <w:rFonts w:ascii="Arial Narrow" w:hAnsi="Arial Narrow"/>
        <w:noProof/>
        <w:sz w:val="24"/>
        <w:szCs w:val="24"/>
        <w:lang w:val="en-US"/>
      </w:rPr>
      <w:drawing>
        <wp:anchor distT="0" distB="0" distL="114300" distR="114300" simplePos="0" relativeHeight="251660288" behindDoc="0" locked="0" layoutInCell="1" allowOverlap="1" wp14:anchorId="548A1524" wp14:editId="3EF02393">
          <wp:simplePos x="0" y="0"/>
          <wp:positionH relativeFrom="column">
            <wp:posOffset>34925</wp:posOffset>
          </wp:positionH>
          <wp:positionV relativeFrom="paragraph">
            <wp:posOffset>34290</wp:posOffset>
          </wp:positionV>
          <wp:extent cx="2242185" cy="530860"/>
          <wp:effectExtent l="0" t="0" r="5715" b="2540"/>
          <wp:wrapSquare wrapText="bothSides"/>
          <wp:docPr id="8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 2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53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4"/>
        <w:szCs w:val="24"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EA9322A" wp14:editId="6094B15F">
              <wp:simplePos x="0" y="0"/>
              <wp:positionH relativeFrom="margin">
                <wp:align>right</wp:align>
              </wp:positionH>
              <wp:positionV relativeFrom="paragraph">
                <wp:posOffset>-43815</wp:posOffset>
              </wp:positionV>
              <wp:extent cx="1424305" cy="525780"/>
              <wp:effectExtent l="0" t="0" r="4445" b="0"/>
              <wp:wrapSquare wrapText="bothSides"/>
              <wp:docPr id="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4305" cy="525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BA61D9" w:rsidR="00A66F2E" w:rsidP="00673466" w:rsidRDefault="00A66F2E" w14:paraId="32320D9B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LOGISTICS</w:t>
                          </w:r>
                        </w:p>
                        <w:p w:rsidRPr="00BA61D9" w:rsidR="00A66F2E" w:rsidP="00673466" w:rsidRDefault="00A66F2E" w14:paraId="4540C0C9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PRO-0</w:t>
                          </w: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6</w:t>
                          </w:r>
                        </w:p>
                        <w:p w:rsidRPr="00BA61D9" w:rsidR="00A66F2E" w:rsidP="00673466" w:rsidRDefault="00A66F2E" w14:paraId="6030B1D0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Version 01/2022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 w14:anchorId="23882A46">
            <v:shapetype id="_x0000_t202" coordsize="21600,21600" o:spt="202" path="m,l,21600r21600,l21600,xe" w14:anchorId="5EA9322A">
              <v:stroke joinstyle="miter"/>
              <v:path gradientshapeok="t" o:connecttype="rect"/>
            </v:shapetype>
            <v:shape id="Zone de texte 4" style="position:absolute;margin-left:60.95pt;margin-top:-3.45pt;width:112.15pt;height:41.4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">
              <v:textbox style="mso-fit-shape-to-text:t">
                <w:txbxContent>
                  <w:p w:rsidRPr="00BA61D9" w:rsidR="00A66F2E" w:rsidP="00673466" w:rsidRDefault="00A66F2E" w14:paraId="5EDA84C0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LOGISTICS</w:t>
                    </w:r>
                  </w:p>
                  <w:p w:rsidRPr="00BA61D9" w:rsidR="00A66F2E" w:rsidP="00673466" w:rsidRDefault="00A66F2E" w14:paraId="3E3810A8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PRO-0</w:t>
                    </w:r>
                    <w:r>
                      <w:rPr>
                        <w:rFonts w:ascii="Arial" w:hAnsi="Arial" w:cs="Arial"/>
                        <w:lang w:val="fr-FR"/>
                      </w:rPr>
                      <w:t>6</w:t>
                    </w:r>
                  </w:p>
                  <w:p w:rsidRPr="00BA61D9" w:rsidR="00A66F2E" w:rsidP="00673466" w:rsidRDefault="00A66F2E" w14:paraId="3CF48D6F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>
                      <w:rPr>
                        <w:rFonts w:ascii="Arial" w:hAnsi="Arial" w:cs="Arial"/>
                        <w:lang w:val="fr-FR"/>
                      </w:rPr>
                      <w:t>Version 01/2022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A66F2E" w:rsidP="009767A1" w:rsidRDefault="00A66F2E" w14:paraId="77C2F3F5" w14:textId="347CDD33">
    <w:pPr>
      <w:pStyle w:val="Heading5"/>
      <w:rPr>
        <w:rFonts w:ascii="Arial Narrow" w:hAnsi="Arial Narrow"/>
        <w:b w:val="0"/>
        <w:color w:val="auto"/>
        <w:sz w:val="22"/>
        <w:szCs w:val="24"/>
      </w:rPr>
    </w:pPr>
  </w:p>
  <w:p w:rsidRPr="009767A1" w:rsidR="00A66F2E" w:rsidP="009767A1" w:rsidRDefault="00A66F2E" w14:paraId="13E461F0" w14:textId="357BC9E2">
    <w:pPr>
      <w:pStyle w:val="Heading5"/>
      <w:rPr>
        <w:rFonts w:ascii="Arial Narrow" w:hAnsi="Arial Narrow"/>
        <w:b w:val="0"/>
        <w:color w:val="auto"/>
        <w:sz w:val="22"/>
        <w:szCs w:val="24"/>
      </w:rPr>
    </w:pPr>
  </w:p>
  <w:p w:rsidRPr="00E95034" w:rsidR="00A66F2E" w:rsidP="009767A1" w:rsidRDefault="00A66F2E" w14:paraId="1D6D188C" w14:textId="77777777">
    <w:pPr>
      <w:pStyle w:val="Heading5"/>
      <w:rPr>
        <w:rFonts w:ascii="Arial Narrow" w:hAnsi="Arial Narrow"/>
        <w:b w:val="0"/>
        <w:color w:val="auto"/>
        <w:sz w:val="22"/>
        <w:szCs w:val="24"/>
      </w:rPr>
    </w:pPr>
    <w:r w:rsidRPr="00E95034">
      <w:rPr>
        <w:rFonts w:ascii="Arial Narrow" w:hAnsi="Arial Narrow"/>
        <w:b w:val="0"/>
        <w:noProof/>
        <w:color w:val="auto"/>
        <w:sz w:val="22"/>
        <w:szCs w:val="24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12B601" wp14:editId="42DD01CE">
              <wp:simplePos x="0" y="0"/>
              <wp:positionH relativeFrom="column">
                <wp:posOffset>3947160</wp:posOffset>
              </wp:positionH>
              <wp:positionV relativeFrom="paragraph">
                <wp:posOffset>-532765</wp:posOffset>
              </wp:positionV>
              <wp:extent cx="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50FFDF6"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10.8pt,-41.95pt" to="310.85pt,-41.9pt" w14:anchorId="13863C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B6BEE"/>
    <w:multiLevelType w:val="hybridMultilevel"/>
    <w:tmpl w:val="AF7213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72C9D"/>
    <w:multiLevelType w:val="hybridMultilevel"/>
    <w:tmpl w:val="70BE82E4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117D292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 w:cs="Times New Roman"/>
      </w:rPr>
    </w:lvl>
  </w:abstractNum>
  <w:abstractNum w:abstractNumId="6" w15:restartNumberingAfterBreak="0">
    <w:nsid w:val="1422116D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2F5CBA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hint="default" w:ascii="Wingdings" w:hAnsi="Wingdings"/>
      </w:rPr>
    </w:lvl>
  </w:abstractNum>
  <w:abstractNum w:abstractNumId="9" w15:restartNumberingAfterBreak="0">
    <w:nsid w:val="1AE8613D"/>
    <w:multiLevelType w:val="hybridMultilevel"/>
    <w:tmpl w:val="68621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6499D"/>
    <w:multiLevelType w:val="hybridMultilevel"/>
    <w:tmpl w:val="A816E1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460836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2239BD"/>
    <w:multiLevelType w:val="hybridMultilevel"/>
    <w:tmpl w:val="9F82A74C"/>
    <w:lvl w:ilvl="0" w:tplc="0409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52A7A2E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6C86F18"/>
    <w:multiLevelType w:val="hybridMultilevel"/>
    <w:tmpl w:val="6FA47BE6"/>
    <w:lvl w:ilvl="0" w:tplc="55A65716">
      <w:start w:val="10"/>
      <w:numFmt w:val="bullet"/>
      <w:lvlText w:val="-"/>
      <w:lvlJc w:val="left"/>
      <w:pPr>
        <w:ind w:left="1146" w:hanging="360"/>
      </w:pPr>
      <w:rPr>
        <w:rFonts w:hint="default" w:ascii="Arial Narrow" w:hAnsi="Arial Narrow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5" w15:restartNumberingAfterBreak="0">
    <w:nsid w:val="2810368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 w:cs="Times New Roman"/>
      </w:rPr>
    </w:lvl>
  </w:abstractNum>
  <w:abstractNum w:abstractNumId="16" w15:restartNumberingAfterBreak="0">
    <w:nsid w:val="2A9B35D6"/>
    <w:multiLevelType w:val="hybridMultilevel"/>
    <w:tmpl w:val="2684E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F650B1"/>
    <w:multiLevelType w:val="hybridMultilevel"/>
    <w:tmpl w:val="9D204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D52F0F"/>
    <w:multiLevelType w:val="hybridMultilevel"/>
    <w:tmpl w:val="FB768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74017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5E2322"/>
    <w:multiLevelType w:val="hybridMultilevel"/>
    <w:tmpl w:val="1AA6A9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53F406B"/>
    <w:multiLevelType w:val="hybridMultilevel"/>
    <w:tmpl w:val="F5D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972CD5"/>
    <w:multiLevelType w:val="hybridMultilevel"/>
    <w:tmpl w:val="4FCCA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4AD76FBA"/>
    <w:multiLevelType w:val="hybridMultilevel"/>
    <w:tmpl w:val="F30A6B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BC62B7"/>
    <w:multiLevelType w:val="hybridMultilevel"/>
    <w:tmpl w:val="B6AEC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167512"/>
    <w:multiLevelType w:val="hybridMultilevel"/>
    <w:tmpl w:val="061813FC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6B2A03"/>
    <w:multiLevelType w:val="hybridMultilevel"/>
    <w:tmpl w:val="E922727E"/>
    <w:lvl w:ilvl="0" w:tplc="DFBE2C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3A77655"/>
    <w:multiLevelType w:val="multilevel"/>
    <w:tmpl w:val="C1FC5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4742F06"/>
    <w:multiLevelType w:val="hybridMultilevel"/>
    <w:tmpl w:val="47A4E5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5EC7B2B"/>
    <w:multiLevelType w:val="hybridMultilevel"/>
    <w:tmpl w:val="F63274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B14309"/>
    <w:multiLevelType w:val="hybridMultilevel"/>
    <w:tmpl w:val="DDD263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6D1C91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3B7FBD"/>
    <w:multiLevelType w:val="hybridMultilevel"/>
    <w:tmpl w:val="876CBF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D96457"/>
    <w:multiLevelType w:val="hybridMultilevel"/>
    <w:tmpl w:val="50FEAA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B28315D"/>
    <w:multiLevelType w:val="hybridMultilevel"/>
    <w:tmpl w:val="EDD82246"/>
    <w:lvl w:ilvl="0" w:tplc="040C001B">
      <w:start w:val="1"/>
      <w:numFmt w:val="lowerRoman"/>
      <w:lvlText w:val="%1."/>
      <w:lvlJc w:val="right"/>
      <w:pPr>
        <w:tabs>
          <w:tab w:val="num" w:pos="4320"/>
        </w:tabs>
        <w:ind w:left="43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3C6446"/>
    <w:multiLevelType w:val="multilevel"/>
    <w:tmpl w:val="3A6E0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F1357A"/>
    <w:multiLevelType w:val="hybridMultilevel"/>
    <w:tmpl w:val="A2D0A17C"/>
    <w:lvl w:ilvl="0" w:tplc="53A2FD28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1936693">
    <w:abstractNumId w:val="1"/>
  </w:num>
  <w:num w:numId="2" w16cid:durableId="249197862">
    <w:abstractNumId w:val="18"/>
  </w:num>
  <w:num w:numId="3" w16cid:durableId="243321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819665">
    <w:abstractNumId w:val="17"/>
  </w:num>
  <w:num w:numId="5" w16cid:durableId="328751211">
    <w:abstractNumId w:val="26"/>
  </w:num>
  <w:num w:numId="6" w16cid:durableId="2086144404">
    <w:abstractNumId w:val="8"/>
  </w:num>
  <w:num w:numId="7" w16cid:durableId="2134592201">
    <w:abstractNumId w:val="28"/>
  </w:num>
  <w:num w:numId="8" w16cid:durableId="1340236267">
    <w:abstractNumId w:val="31"/>
  </w:num>
  <w:num w:numId="9" w16cid:durableId="1434548142">
    <w:abstractNumId w:val="41"/>
  </w:num>
  <w:num w:numId="10" w16cid:durableId="1303970412">
    <w:abstractNumId w:val="2"/>
  </w:num>
  <w:num w:numId="11" w16cid:durableId="1008752045">
    <w:abstractNumId w:val="0"/>
  </w:num>
  <w:num w:numId="12" w16cid:durableId="1271278955">
    <w:abstractNumId w:val="19"/>
  </w:num>
  <w:num w:numId="13" w16cid:durableId="158887873">
    <w:abstractNumId w:val="43"/>
  </w:num>
  <w:num w:numId="14" w16cid:durableId="2096051584">
    <w:abstractNumId w:val="9"/>
  </w:num>
  <w:num w:numId="15" w16cid:durableId="1975480624">
    <w:abstractNumId w:val="30"/>
  </w:num>
  <w:num w:numId="16" w16cid:durableId="1478568020">
    <w:abstractNumId w:val="45"/>
  </w:num>
  <w:num w:numId="17" w16cid:durableId="1311210737">
    <w:abstractNumId w:val="24"/>
  </w:num>
  <w:num w:numId="18" w16cid:durableId="623542068">
    <w:abstractNumId w:val="35"/>
  </w:num>
  <w:num w:numId="19" w16cid:durableId="1078480731">
    <w:abstractNumId w:val="25"/>
  </w:num>
  <w:num w:numId="20" w16cid:durableId="1819885185">
    <w:abstractNumId w:val="4"/>
  </w:num>
  <w:num w:numId="21" w16cid:durableId="1125387856">
    <w:abstractNumId w:val="40"/>
  </w:num>
  <w:num w:numId="22" w16cid:durableId="1305696838">
    <w:abstractNumId w:val="20"/>
  </w:num>
  <w:num w:numId="23" w16cid:durableId="1886257813">
    <w:abstractNumId w:val="21"/>
  </w:num>
  <w:num w:numId="24" w16cid:durableId="205070152">
    <w:abstractNumId w:val="29"/>
  </w:num>
  <w:num w:numId="25" w16cid:durableId="1563517259">
    <w:abstractNumId w:val="16"/>
  </w:num>
  <w:num w:numId="26" w16cid:durableId="2086413164">
    <w:abstractNumId w:val="3"/>
  </w:num>
  <w:num w:numId="27" w16cid:durableId="982779712">
    <w:abstractNumId w:val="23"/>
  </w:num>
  <w:num w:numId="28" w16cid:durableId="233636521">
    <w:abstractNumId w:val="36"/>
  </w:num>
  <w:num w:numId="29" w16cid:durableId="1047142070">
    <w:abstractNumId w:val="34"/>
  </w:num>
  <w:num w:numId="30" w16cid:durableId="860899420">
    <w:abstractNumId w:val="10"/>
  </w:num>
  <w:num w:numId="31" w16cid:durableId="395974411">
    <w:abstractNumId w:val="39"/>
  </w:num>
  <w:num w:numId="32" w16cid:durableId="776563275">
    <w:abstractNumId w:val="27"/>
  </w:num>
  <w:num w:numId="33" w16cid:durableId="1366759763">
    <w:abstractNumId w:val="15"/>
  </w:num>
  <w:num w:numId="34" w16cid:durableId="1623878408">
    <w:abstractNumId w:val="5"/>
  </w:num>
  <w:num w:numId="35" w16cid:durableId="1814978414">
    <w:abstractNumId w:val="13"/>
  </w:num>
  <w:num w:numId="36" w16cid:durableId="599219707">
    <w:abstractNumId w:val="33"/>
  </w:num>
  <w:num w:numId="37" w16cid:durableId="1083113874">
    <w:abstractNumId w:val="38"/>
  </w:num>
  <w:num w:numId="38" w16cid:durableId="770659294">
    <w:abstractNumId w:val="42"/>
  </w:num>
  <w:num w:numId="39" w16cid:durableId="1570650697">
    <w:abstractNumId w:val="37"/>
  </w:num>
  <w:num w:numId="40" w16cid:durableId="1707097296">
    <w:abstractNumId w:val="12"/>
  </w:num>
  <w:num w:numId="41" w16cid:durableId="275722611">
    <w:abstractNumId w:val="32"/>
  </w:num>
  <w:num w:numId="42" w16cid:durableId="309865510">
    <w:abstractNumId w:val="7"/>
  </w:num>
  <w:num w:numId="43" w16cid:durableId="385841432">
    <w:abstractNumId w:val="6"/>
  </w:num>
  <w:num w:numId="44" w16cid:durableId="1979799034">
    <w:abstractNumId w:val="11"/>
  </w:num>
  <w:num w:numId="45" w16cid:durableId="1720860566">
    <w:abstractNumId w:val="22"/>
  </w:num>
  <w:num w:numId="46" w16cid:durableId="1029188128">
    <w:abstractNumId w:val="44"/>
  </w:num>
  <w:num w:numId="47" w16cid:durableId="93484158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B"/>
    <w:rsid w:val="00002D28"/>
    <w:rsid w:val="00016ED9"/>
    <w:rsid w:val="0001718D"/>
    <w:rsid w:val="0002337F"/>
    <w:rsid w:val="00023446"/>
    <w:rsid w:val="00023776"/>
    <w:rsid w:val="00032493"/>
    <w:rsid w:val="000401E9"/>
    <w:rsid w:val="00044F51"/>
    <w:rsid w:val="00046AAE"/>
    <w:rsid w:val="00050D6F"/>
    <w:rsid w:val="00055382"/>
    <w:rsid w:val="00065D90"/>
    <w:rsid w:val="000673C2"/>
    <w:rsid w:val="00073923"/>
    <w:rsid w:val="00081865"/>
    <w:rsid w:val="000854E8"/>
    <w:rsid w:val="00086726"/>
    <w:rsid w:val="00092049"/>
    <w:rsid w:val="0009703B"/>
    <w:rsid w:val="000A3A8F"/>
    <w:rsid w:val="000A7D97"/>
    <w:rsid w:val="000B2BC6"/>
    <w:rsid w:val="000B4930"/>
    <w:rsid w:val="000D00F3"/>
    <w:rsid w:val="000D2257"/>
    <w:rsid w:val="000D2F74"/>
    <w:rsid w:val="000D71C4"/>
    <w:rsid w:val="000E6C9C"/>
    <w:rsid w:val="000F5B17"/>
    <w:rsid w:val="001023DD"/>
    <w:rsid w:val="001158C2"/>
    <w:rsid w:val="0011744B"/>
    <w:rsid w:val="00121DE5"/>
    <w:rsid w:val="00122896"/>
    <w:rsid w:val="00142AE5"/>
    <w:rsid w:val="00143BFF"/>
    <w:rsid w:val="0014597E"/>
    <w:rsid w:val="001523E4"/>
    <w:rsid w:val="0015319E"/>
    <w:rsid w:val="00156607"/>
    <w:rsid w:val="00164BBC"/>
    <w:rsid w:val="001672EB"/>
    <w:rsid w:val="00171CAA"/>
    <w:rsid w:val="00173ACF"/>
    <w:rsid w:val="00180444"/>
    <w:rsid w:val="00181E3B"/>
    <w:rsid w:val="00182B5C"/>
    <w:rsid w:val="00193F54"/>
    <w:rsid w:val="00196518"/>
    <w:rsid w:val="001A0FFC"/>
    <w:rsid w:val="001A561B"/>
    <w:rsid w:val="001A7867"/>
    <w:rsid w:val="001B2E6D"/>
    <w:rsid w:val="001B4D6C"/>
    <w:rsid w:val="001B56C5"/>
    <w:rsid w:val="001C40BA"/>
    <w:rsid w:val="001D6383"/>
    <w:rsid w:val="001F3378"/>
    <w:rsid w:val="001F5A12"/>
    <w:rsid w:val="002005F2"/>
    <w:rsid w:val="00211565"/>
    <w:rsid w:val="00211E34"/>
    <w:rsid w:val="00217764"/>
    <w:rsid w:val="00222D0A"/>
    <w:rsid w:val="00224E7C"/>
    <w:rsid w:val="00225F42"/>
    <w:rsid w:val="002321FB"/>
    <w:rsid w:val="002353FB"/>
    <w:rsid w:val="002400C3"/>
    <w:rsid w:val="00251294"/>
    <w:rsid w:val="0025362F"/>
    <w:rsid w:val="00257348"/>
    <w:rsid w:val="00264234"/>
    <w:rsid w:val="00271B04"/>
    <w:rsid w:val="00276411"/>
    <w:rsid w:val="002766A2"/>
    <w:rsid w:val="00281886"/>
    <w:rsid w:val="00296264"/>
    <w:rsid w:val="002B1E77"/>
    <w:rsid w:val="002C42DC"/>
    <w:rsid w:val="002C7B27"/>
    <w:rsid w:val="002E3B49"/>
    <w:rsid w:val="002F0961"/>
    <w:rsid w:val="00303D90"/>
    <w:rsid w:val="00316189"/>
    <w:rsid w:val="003204E3"/>
    <w:rsid w:val="00321EEA"/>
    <w:rsid w:val="0032428E"/>
    <w:rsid w:val="00336339"/>
    <w:rsid w:val="00336608"/>
    <w:rsid w:val="00337D95"/>
    <w:rsid w:val="003402ED"/>
    <w:rsid w:val="0034200C"/>
    <w:rsid w:val="0035060F"/>
    <w:rsid w:val="003544C2"/>
    <w:rsid w:val="003617CB"/>
    <w:rsid w:val="00363F6A"/>
    <w:rsid w:val="00380F77"/>
    <w:rsid w:val="00384573"/>
    <w:rsid w:val="00392974"/>
    <w:rsid w:val="003A1533"/>
    <w:rsid w:val="003A3837"/>
    <w:rsid w:val="003A773E"/>
    <w:rsid w:val="003A7F31"/>
    <w:rsid w:val="003B03CD"/>
    <w:rsid w:val="003C17E4"/>
    <w:rsid w:val="003C5C22"/>
    <w:rsid w:val="003D1188"/>
    <w:rsid w:val="003D2ABC"/>
    <w:rsid w:val="003D61A0"/>
    <w:rsid w:val="003E230E"/>
    <w:rsid w:val="003E5DE5"/>
    <w:rsid w:val="003E6310"/>
    <w:rsid w:val="003E633E"/>
    <w:rsid w:val="003E644A"/>
    <w:rsid w:val="003F0FA1"/>
    <w:rsid w:val="004417B4"/>
    <w:rsid w:val="00447809"/>
    <w:rsid w:val="00450246"/>
    <w:rsid w:val="00451FCE"/>
    <w:rsid w:val="00452D52"/>
    <w:rsid w:val="00455BF5"/>
    <w:rsid w:val="004662BF"/>
    <w:rsid w:val="0047601F"/>
    <w:rsid w:val="00481D39"/>
    <w:rsid w:val="00482A6F"/>
    <w:rsid w:val="004866D3"/>
    <w:rsid w:val="004959AF"/>
    <w:rsid w:val="004A143B"/>
    <w:rsid w:val="004A1DF6"/>
    <w:rsid w:val="004A2299"/>
    <w:rsid w:val="004B1C2F"/>
    <w:rsid w:val="004C0307"/>
    <w:rsid w:val="004C3185"/>
    <w:rsid w:val="004D2931"/>
    <w:rsid w:val="004D34B0"/>
    <w:rsid w:val="004F23F0"/>
    <w:rsid w:val="004F7097"/>
    <w:rsid w:val="0050470C"/>
    <w:rsid w:val="00513FBE"/>
    <w:rsid w:val="00514427"/>
    <w:rsid w:val="005149DE"/>
    <w:rsid w:val="00525689"/>
    <w:rsid w:val="005262D7"/>
    <w:rsid w:val="005430C4"/>
    <w:rsid w:val="0056231F"/>
    <w:rsid w:val="00572E77"/>
    <w:rsid w:val="00574609"/>
    <w:rsid w:val="0058008E"/>
    <w:rsid w:val="00580478"/>
    <w:rsid w:val="00581F89"/>
    <w:rsid w:val="00590BA3"/>
    <w:rsid w:val="00596E6C"/>
    <w:rsid w:val="005A2548"/>
    <w:rsid w:val="005A3988"/>
    <w:rsid w:val="005A5FBA"/>
    <w:rsid w:val="005B0583"/>
    <w:rsid w:val="005B159F"/>
    <w:rsid w:val="005B3D30"/>
    <w:rsid w:val="005B6506"/>
    <w:rsid w:val="005C0CF7"/>
    <w:rsid w:val="005C2B10"/>
    <w:rsid w:val="005C30BE"/>
    <w:rsid w:val="005D4B5C"/>
    <w:rsid w:val="005D4C11"/>
    <w:rsid w:val="005D5243"/>
    <w:rsid w:val="005D5ECF"/>
    <w:rsid w:val="005E229F"/>
    <w:rsid w:val="005E3EF5"/>
    <w:rsid w:val="005E5C5F"/>
    <w:rsid w:val="005E60F2"/>
    <w:rsid w:val="005E7AEC"/>
    <w:rsid w:val="005F6325"/>
    <w:rsid w:val="005F704B"/>
    <w:rsid w:val="0060028E"/>
    <w:rsid w:val="00603286"/>
    <w:rsid w:val="006079FE"/>
    <w:rsid w:val="006118F9"/>
    <w:rsid w:val="006301D4"/>
    <w:rsid w:val="00632812"/>
    <w:rsid w:val="00634D29"/>
    <w:rsid w:val="00651433"/>
    <w:rsid w:val="00653312"/>
    <w:rsid w:val="006569D7"/>
    <w:rsid w:val="00665B1B"/>
    <w:rsid w:val="006667AC"/>
    <w:rsid w:val="006703D3"/>
    <w:rsid w:val="00673466"/>
    <w:rsid w:val="00680850"/>
    <w:rsid w:val="00680A28"/>
    <w:rsid w:val="00680AD8"/>
    <w:rsid w:val="00680FDB"/>
    <w:rsid w:val="00681AFA"/>
    <w:rsid w:val="00694275"/>
    <w:rsid w:val="00695784"/>
    <w:rsid w:val="006979FD"/>
    <w:rsid w:val="006A0293"/>
    <w:rsid w:val="006A228A"/>
    <w:rsid w:val="006A59E0"/>
    <w:rsid w:val="006B0E28"/>
    <w:rsid w:val="006B1A6C"/>
    <w:rsid w:val="006D3411"/>
    <w:rsid w:val="006E4766"/>
    <w:rsid w:val="006F1B72"/>
    <w:rsid w:val="006F5D24"/>
    <w:rsid w:val="006F5DB9"/>
    <w:rsid w:val="006F6644"/>
    <w:rsid w:val="006F74B4"/>
    <w:rsid w:val="00703691"/>
    <w:rsid w:val="007144B5"/>
    <w:rsid w:val="00714FA7"/>
    <w:rsid w:val="007162DB"/>
    <w:rsid w:val="00717853"/>
    <w:rsid w:val="007207E5"/>
    <w:rsid w:val="00732FC6"/>
    <w:rsid w:val="007348B2"/>
    <w:rsid w:val="00735B96"/>
    <w:rsid w:val="00750E0E"/>
    <w:rsid w:val="007518B2"/>
    <w:rsid w:val="00757644"/>
    <w:rsid w:val="00760B98"/>
    <w:rsid w:val="00762334"/>
    <w:rsid w:val="00764113"/>
    <w:rsid w:val="00771248"/>
    <w:rsid w:val="00781C82"/>
    <w:rsid w:val="007821C0"/>
    <w:rsid w:val="007A1106"/>
    <w:rsid w:val="007A1769"/>
    <w:rsid w:val="007C3399"/>
    <w:rsid w:val="007E482E"/>
    <w:rsid w:val="007E4E51"/>
    <w:rsid w:val="007F3144"/>
    <w:rsid w:val="007F4EE0"/>
    <w:rsid w:val="007F6F02"/>
    <w:rsid w:val="007F7ABC"/>
    <w:rsid w:val="00801380"/>
    <w:rsid w:val="00804E83"/>
    <w:rsid w:val="00807040"/>
    <w:rsid w:val="00824492"/>
    <w:rsid w:val="008244B8"/>
    <w:rsid w:val="00825F57"/>
    <w:rsid w:val="00826D45"/>
    <w:rsid w:val="008305E4"/>
    <w:rsid w:val="008364EF"/>
    <w:rsid w:val="00851952"/>
    <w:rsid w:val="00853CA5"/>
    <w:rsid w:val="00855C7E"/>
    <w:rsid w:val="00857948"/>
    <w:rsid w:val="00884972"/>
    <w:rsid w:val="00893EFC"/>
    <w:rsid w:val="0089474F"/>
    <w:rsid w:val="00896793"/>
    <w:rsid w:val="00896F7D"/>
    <w:rsid w:val="008A035B"/>
    <w:rsid w:val="008A059F"/>
    <w:rsid w:val="008A08B3"/>
    <w:rsid w:val="008A16DE"/>
    <w:rsid w:val="008B6867"/>
    <w:rsid w:val="008C3189"/>
    <w:rsid w:val="008C3E20"/>
    <w:rsid w:val="008C7E80"/>
    <w:rsid w:val="008D0F9C"/>
    <w:rsid w:val="008D6BFF"/>
    <w:rsid w:val="008F06D8"/>
    <w:rsid w:val="008F78C3"/>
    <w:rsid w:val="00900559"/>
    <w:rsid w:val="009017DA"/>
    <w:rsid w:val="009029DC"/>
    <w:rsid w:val="00905771"/>
    <w:rsid w:val="00912DD0"/>
    <w:rsid w:val="0091361D"/>
    <w:rsid w:val="00913D0C"/>
    <w:rsid w:val="0091670A"/>
    <w:rsid w:val="00917263"/>
    <w:rsid w:val="009223B5"/>
    <w:rsid w:val="0092428B"/>
    <w:rsid w:val="0092722B"/>
    <w:rsid w:val="00940F5D"/>
    <w:rsid w:val="00946EAE"/>
    <w:rsid w:val="00961140"/>
    <w:rsid w:val="00963E2E"/>
    <w:rsid w:val="00974F7A"/>
    <w:rsid w:val="00975D83"/>
    <w:rsid w:val="009767A1"/>
    <w:rsid w:val="0097711B"/>
    <w:rsid w:val="0098083F"/>
    <w:rsid w:val="009811A5"/>
    <w:rsid w:val="00984BFA"/>
    <w:rsid w:val="0098555A"/>
    <w:rsid w:val="00985B98"/>
    <w:rsid w:val="009A12A6"/>
    <w:rsid w:val="009C68E9"/>
    <w:rsid w:val="009D2148"/>
    <w:rsid w:val="009D2F65"/>
    <w:rsid w:val="009D64A6"/>
    <w:rsid w:val="009D7071"/>
    <w:rsid w:val="00A1046C"/>
    <w:rsid w:val="00A11B1B"/>
    <w:rsid w:val="00A14ADE"/>
    <w:rsid w:val="00A22C16"/>
    <w:rsid w:val="00A37FA9"/>
    <w:rsid w:val="00A4180B"/>
    <w:rsid w:val="00A421A2"/>
    <w:rsid w:val="00A430F4"/>
    <w:rsid w:val="00A523FE"/>
    <w:rsid w:val="00A52661"/>
    <w:rsid w:val="00A64AA7"/>
    <w:rsid w:val="00A651EC"/>
    <w:rsid w:val="00A66F2E"/>
    <w:rsid w:val="00A92529"/>
    <w:rsid w:val="00A959D7"/>
    <w:rsid w:val="00AA3E8F"/>
    <w:rsid w:val="00AA61B6"/>
    <w:rsid w:val="00AA75C4"/>
    <w:rsid w:val="00AA79C1"/>
    <w:rsid w:val="00AB4D3F"/>
    <w:rsid w:val="00AB635E"/>
    <w:rsid w:val="00AC0F09"/>
    <w:rsid w:val="00AD1BCA"/>
    <w:rsid w:val="00AD24AC"/>
    <w:rsid w:val="00AF0CBE"/>
    <w:rsid w:val="00AF3B31"/>
    <w:rsid w:val="00AF702A"/>
    <w:rsid w:val="00B00281"/>
    <w:rsid w:val="00B029B8"/>
    <w:rsid w:val="00B04ED7"/>
    <w:rsid w:val="00B14873"/>
    <w:rsid w:val="00B262DA"/>
    <w:rsid w:val="00B34DAD"/>
    <w:rsid w:val="00B35198"/>
    <w:rsid w:val="00B41436"/>
    <w:rsid w:val="00B451E7"/>
    <w:rsid w:val="00B62B22"/>
    <w:rsid w:val="00B71981"/>
    <w:rsid w:val="00B74E53"/>
    <w:rsid w:val="00B80317"/>
    <w:rsid w:val="00B92DAE"/>
    <w:rsid w:val="00B94990"/>
    <w:rsid w:val="00B94B19"/>
    <w:rsid w:val="00BA16E8"/>
    <w:rsid w:val="00BA445B"/>
    <w:rsid w:val="00BA7176"/>
    <w:rsid w:val="00BB3E2F"/>
    <w:rsid w:val="00BB7281"/>
    <w:rsid w:val="00BC0946"/>
    <w:rsid w:val="00BD2324"/>
    <w:rsid w:val="00BE14BD"/>
    <w:rsid w:val="00BE6B0C"/>
    <w:rsid w:val="00BF4268"/>
    <w:rsid w:val="00BF658E"/>
    <w:rsid w:val="00C010AB"/>
    <w:rsid w:val="00C0536B"/>
    <w:rsid w:val="00C20CCF"/>
    <w:rsid w:val="00C2751C"/>
    <w:rsid w:val="00C278CC"/>
    <w:rsid w:val="00C301A4"/>
    <w:rsid w:val="00C358B2"/>
    <w:rsid w:val="00C36540"/>
    <w:rsid w:val="00C40E58"/>
    <w:rsid w:val="00C41B55"/>
    <w:rsid w:val="00C42FBE"/>
    <w:rsid w:val="00C46EAF"/>
    <w:rsid w:val="00C60185"/>
    <w:rsid w:val="00C6178C"/>
    <w:rsid w:val="00C6315E"/>
    <w:rsid w:val="00C6317A"/>
    <w:rsid w:val="00C66B13"/>
    <w:rsid w:val="00C67945"/>
    <w:rsid w:val="00C70280"/>
    <w:rsid w:val="00C74E5F"/>
    <w:rsid w:val="00C82930"/>
    <w:rsid w:val="00C84D7E"/>
    <w:rsid w:val="00C8741D"/>
    <w:rsid w:val="00C930F1"/>
    <w:rsid w:val="00C97794"/>
    <w:rsid w:val="00CA431E"/>
    <w:rsid w:val="00CA51AC"/>
    <w:rsid w:val="00CB4D52"/>
    <w:rsid w:val="00CC1819"/>
    <w:rsid w:val="00CD7BBC"/>
    <w:rsid w:val="00CF21D9"/>
    <w:rsid w:val="00D06329"/>
    <w:rsid w:val="00D27ADC"/>
    <w:rsid w:val="00D31562"/>
    <w:rsid w:val="00D33126"/>
    <w:rsid w:val="00D33814"/>
    <w:rsid w:val="00D355E4"/>
    <w:rsid w:val="00D3749A"/>
    <w:rsid w:val="00D46AF6"/>
    <w:rsid w:val="00D51F5F"/>
    <w:rsid w:val="00D5489A"/>
    <w:rsid w:val="00D672E7"/>
    <w:rsid w:val="00D751D2"/>
    <w:rsid w:val="00D82CA4"/>
    <w:rsid w:val="00D841C5"/>
    <w:rsid w:val="00D855A2"/>
    <w:rsid w:val="00D86DC9"/>
    <w:rsid w:val="00DA42A8"/>
    <w:rsid w:val="00DA70FC"/>
    <w:rsid w:val="00DC4579"/>
    <w:rsid w:val="00DD2465"/>
    <w:rsid w:val="00DE1463"/>
    <w:rsid w:val="00DE7A4D"/>
    <w:rsid w:val="00DF0FB1"/>
    <w:rsid w:val="00DF444E"/>
    <w:rsid w:val="00DF4F4D"/>
    <w:rsid w:val="00DF6589"/>
    <w:rsid w:val="00E0665F"/>
    <w:rsid w:val="00E13CFD"/>
    <w:rsid w:val="00E1467C"/>
    <w:rsid w:val="00E15A4C"/>
    <w:rsid w:val="00E167A4"/>
    <w:rsid w:val="00E24160"/>
    <w:rsid w:val="00E30B71"/>
    <w:rsid w:val="00E321D4"/>
    <w:rsid w:val="00E337D4"/>
    <w:rsid w:val="00E353BE"/>
    <w:rsid w:val="00E37D8E"/>
    <w:rsid w:val="00E51101"/>
    <w:rsid w:val="00E663BA"/>
    <w:rsid w:val="00E7339F"/>
    <w:rsid w:val="00E8145C"/>
    <w:rsid w:val="00E904C0"/>
    <w:rsid w:val="00E9358B"/>
    <w:rsid w:val="00E94CE8"/>
    <w:rsid w:val="00E95034"/>
    <w:rsid w:val="00E97B45"/>
    <w:rsid w:val="00EB6FDE"/>
    <w:rsid w:val="00EC4EC0"/>
    <w:rsid w:val="00EC5390"/>
    <w:rsid w:val="00ED0B13"/>
    <w:rsid w:val="00EE136A"/>
    <w:rsid w:val="00EE2B3B"/>
    <w:rsid w:val="00EE3E35"/>
    <w:rsid w:val="00EF10EF"/>
    <w:rsid w:val="00EF2C3F"/>
    <w:rsid w:val="00EF48BB"/>
    <w:rsid w:val="00EF76B9"/>
    <w:rsid w:val="00F01DE4"/>
    <w:rsid w:val="00F05220"/>
    <w:rsid w:val="00F11398"/>
    <w:rsid w:val="00F16865"/>
    <w:rsid w:val="00F17E3E"/>
    <w:rsid w:val="00F205DD"/>
    <w:rsid w:val="00F2067A"/>
    <w:rsid w:val="00F20E7F"/>
    <w:rsid w:val="00F338CE"/>
    <w:rsid w:val="00F35830"/>
    <w:rsid w:val="00F41D5E"/>
    <w:rsid w:val="00F51E67"/>
    <w:rsid w:val="00F521CE"/>
    <w:rsid w:val="00F63AE5"/>
    <w:rsid w:val="00F7052B"/>
    <w:rsid w:val="00F718ED"/>
    <w:rsid w:val="00F732BF"/>
    <w:rsid w:val="00F80469"/>
    <w:rsid w:val="00F840A3"/>
    <w:rsid w:val="00F84BC3"/>
    <w:rsid w:val="00F937A7"/>
    <w:rsid w:val="00F95E30"/>
    <w:rsid w:val="00FA03E1"/>
    <w:rsid w:val="00FA379F"/>
    <w:rsid w:val="00FA38B8"/>
    <w:rsid w:val="00FC170E"/>
    <w:rsid w:val="00FC3AF0"/>
    <w:rsid w:val="00FF14FC"/>
    <w:rsid w:val="3B0F26A4"/>
    <w:rsid w:val="49CD5AA6"/>
    <w:rsid w:val="56529E48"/>
    <w:rsid w:val="6A2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ECA99E"/>
  <w15:chartTrackingRefBased/>
  <w15:docId w15:val="{FBC9E7E8-D906-4CB9-ACB0-58C33C7163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80444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16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pPr>
      <w:ind w:left="709"/>
      <w:jc w:val="both"/>
    </w:pPr>
    <w:rPr>
      <w:rFonts w:ascii="Arial" w:hAnsi="Arial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8C7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29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7E4E51"/>
  </w:style>
  <w:style w:type="paragraph" w:styleId="ListParagraph">
    <w:name w:val="List Paragraph"/>
    <w:basedOn w:val="Normal"/>
    <w:qFormat/>
    <w:rsid w:val="00580478"/>
    <w:pPr>
      <w:ind w:left="720"/>
    </w:pPr>
    <w:rPr>
      <w:rFonts w:ascii="Calibri" w:hAnsi="Calibri" w:eastAsia="Calibri"/>
      <w:sz w:val="22"/>
      <w:szCs w:val="22"/>
      <w:lang w:val="fr-FR" w:eastAsia="fr-FR"/>
    </w:rPr>
  </w:style>
  <w:style w:type="character" w:styleId="apple-style-span" w:customStyle="1">
    <w:name w:val="apple-style-span"/>
    <w:basedOn w:val="DefaultParagraphFont"/>
    <w:rsid w:val="00AF3B31"/>
  </w:style>
  <w:style w:type="character" w:styleId="Strong">
    <w:name w:val="Strong"/>
    <w:qFormat/>
    <w:rsid w:val="00AF3B31"/>
    <w:rPr>
      <w:b/>
      <w:bCs/>
    </w:rPr>
  </w:style>
  <w:style w:type="character" w:styleId="apple-converted-space" w:customStyle="1">
    <w:name w:val="apple-converted-space"/>
    <w:basedOn w:val="DefaultParagraphFont"/>
    <w:rsid w:val="00AF3B31"/>
  </w:style>
  <w:style w:type="paragraph" w:styleId="CommentSubject">
    <w:name w:val="annotation subject"/>
    <w:basedOn w:val="CommentText"/>
    <w:next w:val="CommentText"/>
    <w:link w:val="CommentSubjectChar"/>
    <w:rsid w:val="00452D52"/>
    <w:rPr>
      <w:b/>
      <w:bCs/>
    </w:rPr>
  </w:style>
  <w:style w:type="character" w:styleId="CommentTextChar" w:customStyle="1">
    <w:name w:val="Comment Text Char"/>
    <w:link w:val="CommentText"/>
    <w:semiHidden/>
    <w:rsid w:val="00452D52"/>
    <w:rPr>
      <w:noProof/>
      <w:lang w:val="en-US" w:eastAsia="en-US"/>
    </w:rPr>
  </w:style>
  <w:style w:type="character" w:styleId="CommentSubjectChar" w:customStyle="1">
    <w:name w:val="Comment Subject Char"/>
    <w:link w:val="CommentSubject"/>
    <w:rsid w:val="00452D52"/>
    <w:rPr>
      <w:b/>
      <w:bCs/>
      <w:noProof/>
      <w:lang w:val="en-US" w:eastAsia="en-US"/>
    </w:rPr>
  </w:style>
  <w:style w:type="paragraph" w:styleId="FootnoteText">
    <w:name w:val="footnote text"/>
    <w:basedOn w:val="Normal"/>
    <w:link w:val="FootnoteTextChar"/>
    <w:rsid w:val="00B34DAD"/>
  </w:style>
  <w:style w:type="character" w:styleId="FootnoteTextChar" w:customStyle="1">
    <w:name w:val="Footnote Text Char"/>
    <w:link w:val="FootnoteText"/>
    <w:rsid w:val="00B34DAD"/>
    <w:rPr>
      <w:noProof/>
      <w:lang w:val="en-US" w:eastAsia="en-US"/>
    </w:rPr>
  </w:style>
  <w:style w:type="character" w:styleId="FootnoteReference">
    <w:name w:val="footnote reference"/>
    <w:rsid w:val="00B34DAD"/>
    <w:rPr>
      <w:vertAlign w:val="superscript"/>
    </w:rPr>
  </w:style>
  <w:style w:type="character" w:styleId="FooterChar" w:customStyle="1">
    <w:name w:val="Footer Char"/>
    <w:basedOn w:val="DefaultParagraphFont"/>
    <w:link w:val="Footer"/>
    <w:uiPriority w:val="99"/>
    <w:rsid w:val="00673466"/>
    <w:rPr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D64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D64A6"/>
    <w:rPr>
      <w:color w:val="800080"/>
      <w:u w:val="single"/>
    </w:rPr>
  </w:style>
  <w:style w:type="paragraph" w:styleId="msonormal0" w:customStyle="1">
    <w:name w:val="msonormal"/>
    <w:basedOn w:val="Normal"/>
    <w:rsid w:val="009D64A6"/>
    <w:pPr>
      <w:spacing w:before="100" w:beforeAutospacing="1" w:after="100" w:afterAutospacing="1"/>
    </w:pPr>
    <w:rPr>
      <w:sz w:val="24"/>
      <w:szCs w:val="24"/>
    </w:rPr>
  </w:style>
  <w:style w:type="paragraph" w:styleId="font5" w:customStyle="1">
    <w:name w:val="font5"/>
    <w:basedOn w:val="Normal"/>
    <w:rsid w:val="009D64A6"/>
    <w:pPr>
      <w:spacing w:before="100" w:beforeAutospacing="1" w:after="100" w:afterAutospacing="1"/>
    </w:pPr>
    <w:rPr>
      <w:rFonts w:ascii="Calibri" w:hAnsi="Calibri" w:cs="Calibri"/>
      <w:i/>
      <w:iCs/>
    </w:rPr>
  </w:style>
  <w:style w:type="paragraph" w:styleId="font6" w:customStyle="1">
    <w:name w:val="font6"/>
    <w:basedOn w:val="Normal"/>
    <w:rsid w:val="009D64A6"/>
    <w:pPr>
      <w:spacing w:before="100" w:beforeAutospacing="1" w:after="100" w:afterAutospacing="1"/>
    </w:pPr>
    <w:rPr>
      <w:rFonts w:ascii="Calibri" w:hAnsi="Calibri" w:cs="Calibri"/>
      <w:b/>
      <w:bCs/>
      <w:i/>
      <w:iCs/>
    </w:rPr>
  </w:style>
  <w:style w:type="paragraph" w:styleId="font7" w:customStyle="1">
    <w:name w:val="font7"/>
    <w:basedOn w:val="Normal"/>
    <w:rsid w:val="009D64A6"/>
    <w:pPr>
      <w:spacing w:before="100" w:beforeAutospacing="1" w:after="100" w:afterAutospacing="1"/>
    </w:pPr>
    <w:rPr>
      <w:i/>
      <w:iCs/>
    </w:rPr>
  </w:style>
  <w:style w:type="paragraph" w:styleId="font8" w:customStyle="1">
    <w:name w:val="font8"/>
    <w:basedOn w:val="Normal"/>
    <w:rsid w:val="009D64A6"/>
    <w:pPr>
      <w:spacing w:before="100" w:beforeAutospacing="1" w:after="100" w:afterAutospacing="1"/>
    </w:pPr>
    <w:rPr>
      <w:b/>
      <w:bCs/>
      <w:i/>
      <w:iCs/>
    </w:rPr>
  </w:style>
  <w:style w:type="paragraph" w:styleId="xl73" w:customStyle="1">
    <w:name w:val="xl73"/>
    <w:basedOn w:val="Normal"/>
    <w:rsid w:val="009D64A6"/>
    <w:pPr>
      <w:spacing w:before="100" w:beforeAutospacing="1" w:after="100" w:afterAutospacing="1"/>
    </w:pPr>
    <w:rPr>
      <w:rFonts w:ascii="Calibri" w:hAnsi="Calibri" w:cs="Calibri"/>
      <w:i/>
      <w:iCs/>
      <w:sz w:val="24"/>
      <w:szCs w:val="24"/>
    </w:rPr>
  </w:style>
  <w:style w:type="paragraph" w:styleId="xl74" w:customStyle="1">
    <w:name w:val="xl74"/>
    <w:basedOn w:val="Normal"/>
    <w:rsid w:val="009D64A6"/>
    <w:pPr>
      <w:spacing w:before="100" w:beforeAutospacing="1" w:after="100" w:afterAutospacing="1"/>
    </w:pPr>
    <w:rPr>
      <w:rFonts w:ascii="Calibri" w:hAnsi="Calibri" w:cs="Calibri"/>
      <w:b/>
      <w:bCs/>
      <w:i/>
      <w:iCs/>
      <w:sz w:val="24"/>
      <w:szCs w:val="24"/>
    </w:rPr>
  </w:style>
  <w:style w:type="paragraph" w:styleId="xl75" w:customStyle="1">
    <w:name w:val="xl75"/>
    <w:basedOn w:val="Normal"/>
    <w:rsid w:val="009D64A6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76" w:customStyle="1">
    <w:name w:val="xl76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77" w:customStyle="1">
    <w:name w:val="xl77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78" w:customStyle="1">
    <w:name w:val="xl78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79" w:customStyle="1">
    <w:name w:val="xl79"/>
    <w:basedOn w:val="Normal"/>
    <w:rsid w:val="009D64A6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0" w:customStyle="1">
    <w:name w:val="xl80"/>
    <w:basedOn w:val="Normal"/>
    <w:rsid w:val="009D64A6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1" w:customStyle="1">
    <w:name w:val="xl81"/>
    <w:basedOn w:val="Normal"/>
    <w:rsid w:val="009D64A6"/>
    <w:pPr>
      <w:pBdr>
        <w:left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2" w:customStyle="1">
    <w:name w:val="xl82"/>
    <w:basedOn w:val="Normal"/>
    <w:rsid w:val="009D64A6"/>
    <w:pPr>
      <w:pBdr>
        <w:left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3" w:customStyle="1">
    <w:name w:val="xl83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4" w:customStyle="1">
    <w:name w:val="xl84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5" w:customStyle="1">
    <w:name w:val="xl85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6" w:customStyle="1">
    <w:name w:val="xl86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7" w:customStyle="1">
    <w:name w:val="xl87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8" w:customStyle="1">
    <w:name w:val="xl8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89" w:customStyle="1">
    <w:name w:val="xl89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0" w:customStyle="1">
    <w:name w:val="xl90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1" w:customStyle="1">
    <w:name w:val="xl91"/>
    <w:basedOn w:val="Normal"/>
    <w:rsid w:val="009D64A6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2" w:customStyle="1">
    <w:name w:val="xl92"/>
    <w:basedOn w:val="Normal"/>
    <w:rsid w:val="009D64A6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3" w:customStyle="1">
    <w:name w:val="xl93"/>
    <w:basedOn w:val="Normal"/>
    <w:rsid w:val="009D64A6"/>
    <w:pPr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4" w:customStyle="1">
    <w:name w:val="xl94"/>
    <w:basedOn w:val="Normal"/>
    <w:rsid w:val="009D64A6"/>
    <w:pPr>
      <w:pBdr>
        <w:left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5" w:customStyle="1">
    <w:name w:val="xl9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96" w:customStyle="1">
    <w:name w:val="xl96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7" w:customStyle="1">
    <w:name w:val="xl97"/>
    <w:basedOn w:val="Normal"/>
    <w:rsid w:val="009D64A6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8" w:customStyle="1">
    <w:name w:val="xl98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99" w:customStyle="1">
    <w:name w:val="xl99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00" w:customStyle="1">
    <w:name w:val="xl100"/>
    <w:basedOn w:val="Normal"/>
    <w:rsid w:val="009D64A6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01" w:customStyle="1">
    <w:name w:val="xl101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02" w:customStyle="1">
    <w:name w:val="xl102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03" w:customStyle="1">
    <w:name w:val="xl103"/>
    <w:basedOn w:val="Normal"/>
    <w:rsid w:val="009D64A6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04" w:customStyle="1">
    <w:name w:val="xl104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styleId="xl105" w:customStyle="1">
    <w:name w:val="xl10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06" w:customStyle="1">
    <w:name w:val="xl106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07" w:customStyle="1">
    <w:name w:val="xl107"/>
    <w:basedOn w:val="Normal"/>
    <w:rsid w:val="009D64A6"/>
    <w:pPr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08" w:customStyle="1">
    <w:name w:val="xl10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09" w:customStyle="1">
    <w:name w:val="xl109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10" w:customStyle="1">
    <w:name w:val="xl110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11" w:customStyle="1">
    <w:name w:val="xl111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b/>
      <w:bCs/>
      <w:i/>
      <w:iCs/>
      <w:sz w:val="24"/>
      <w:szCs w:val="24"/>
    </w:rPr>
  </w:style>
  <w:style w:type="paragraph" w:styleId="xl112" w:customStyle="1">
    <w:name w:val="xl112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13" w:customStyle="1">
    <w:name w:val="xl113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14" w:customStyle="1">
    <w:name w:val="xl114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15" w:customStyle="1">
    <w:name w:val="xl11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16" w:customStyle="1">
    <w:name w:val="xl116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17" w:customStyle="1">
    <w:name w:val="xl117"/>
    <w:basedOn w:val="Normal"/>
    <w:rsid w:val="009D64A6"/>
    <w:pPr>
      <w:pBdr>
        <w:top w:val="single" w:color="auto" w:sz="8" w:space="0"/>
        <w:left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18" w:customStyle="1">
    <w:name w:val="xl118"/>
    <w:basedOn w:val="Normal"/>
    <w:rsid w:val="009D64A6"/>
    <w:pPr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19" w:customStyle="1">
    <w:name w:val="xl119"/>
    <w:basedOn w:val="Normal"/>
    <w:rsid w:val="009D64A6"/>
    <w:pPr>
      <w:pBdr>
        <w:top w:val="single" w:color="auto" w:sz="8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20" w:customStyle="1">
    <w:name w:val="xl120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21" w:customStyle="1">
    <w:name w:val="xl121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22" w:customStyle="1">
    <w:name w:val="xl122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23" w:customStyle="1">
    <w:name w:val="xl123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24" w:customStyle="1">
    <w:name w:val="xl124"/>
    <w:basedOn w:val="Normal"/>
    <w:rsid w:val="009D64A6"/>
    <w:pPr>
      <w:pBdr>
        <w:top w:val="single" w:color="auto" w:sz="8" w:space="0"/>
        <w:left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25" w:customStyle="1">
    <w:name w:val="xl12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26" w:customStyle="1">
    <w:name w:val="xl126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27" w:customStyle="1">
    <w:name w:val="xl127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28" w:customStyle="1">
    <w:name w:val="xl12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29" w:customStyle="1">
    <w:name w:val="xl129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styleId="xl130" w:customStyle="1">
    <w:name w:val="xl130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31" w:customStyle="1">
    <w:name w:val="xl131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32" w:customStyle="1">
    <w:name w:val="xl132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33" w:customStyle="1">
    <w:name w:val="xl133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styleId="xl134" w:customStyle="1">
    <w:name w:val="xl134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styleId="xl135" w:customStyle="1">
    <w:name w:val="xl13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36" w:customStyle="1">
    <w:name w:val="xl136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37" w:customStyle="1">
    <w:name w:val="xl137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138" w:customStyle="1">
    <w:name w:val="xl13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styleId="xl139" w:customStyle="1">
    <w:name w:val="xl139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styleId="xl140" w:customStyle="1">
    <w:name w:val="xl140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41" w:customStyle="1">
    <w:name w:val="xl141"/>
    <w:basedOn w:val="Normal"/>
    <w:rsid w:val="009D64A6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42" w:customStyle="1">
    <w:name w:val="xl142"/>
    <w:basedOn w:val="Normal"/>
    <w:rsid w:val="009D64A6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43" w:customStyle="1">
    <w:name w:val="xl143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44" w:customStyle="1">
    <w:name w:val="xl144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45" w:customStyle="1">
    <w:name w:val="xl145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146" w:customStyle="1">
    <w:name w:val="xl146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147" w:customStyle="1">
    <w:name w:val="xl147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148" w:customStyle="1">
    <w:name w:val="xl148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49" w:customStyle="1">
    <w:name w:val="xl149"/>
    <w:basedOn w:val="Normal"/>
    <w:rsid w:val="009D64A6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styleId="xl150" w:customStyle="1">
    <w:name w:val="xl150"/>
    <w:basedOn w:val="Normal"/>
    <w:rsid w:val="009D64A6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styleId="xl151" w:customStyle="1">
    <w:name w:val="xl151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52" w:customStyle="1">
    <w:name w:val="xl152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styleId="xl153" w:customStyle="1">
    <w:name w:val="xl153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54" w:customStyle="1">
    <w:name w:val="xl154"/>
    <w:basedOn w:val="Normal"/>
    <w:rsid w:val="009D64A6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55" w:customStyle="1">
    <w:name w:val="xl155"/>
    <w:basedOn w:val="Normal"/>
    <w:rsid w:val="009D64A6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56" w:customStyle="1">
    <w:name w:val="xl156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57" w:customStyle="1">
    <w:name w:val="xl157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58" w:customStyle="1">
    <w:name w:val="xl15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59" w:customStyle="1">
    <w:name w:val="xl159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60" w:customStyle="1">
    <w:name w:val="xl160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61" w:customStyle="1">
    <w:name w:val="xl161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62" w:customStyle="1">
    <w:name w:val="xl162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63" w:customStyle="1">
    <w:name w:val="xl163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164" w:customStyle="1">
    <w:name w:val="xl164"/>
    <w:basedOn w:val="Normal"/>
    <w:rsid w:val="009D64A6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styleId="xl165" w:customStyle="1">
    <w:name w:val="xl165"/>
    <w:basedOn w:val="Normal"/>
    <w:rsid w:val="009D64A6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styleId="xl166" w:customStyle="1">
    <w:name w:val="xl166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styleId="xl167" w:customStyle="1">
    <w:name w:val="xl167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68" w:customStyle="1">
    <w:name w:val="xl16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69" w:customStyle="1">
    <w:name w:val="xl169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70" w:customStyle="1">
    <w:name w:val="xl170"/>
    <w:basedOn w:val="Normal"/>
    <w:rsid w:val="009D64A6"/>
    <w:pPr>
      <w:pBdr>
        <w:top w:val="single" w:color="auto" w:sz="8" w:space="0"/>
        <w:bottom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71" w:customStyle="1">
    <w:name w:val="xl171"/>
    <w:basedOn w:val="Normal"/>
    <w:rsid w:val="009D64A6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72" w:customStyle="1">
    <w:name w:val="xl172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styleId="xl173" w:customStyle="1">
    <w:name w:val="xl173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styleId="xl174" w:customStyle="1">
    <w:name w:val="xl174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styleId="xl175" w:customStyle="1">
    <w:name w:val="xl175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styleId="xl176" w:customStyle="1">
    <w:name w:val="xl176"/>
    <w:basedOn w:val="Normal"/>
    <w:rsid w:val="009D64A6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i/>
      <w:iCs/>
      <w:sz w:val="24"/>
      <w:szCs w:val="24"/>
    </w:rPr>
  </w:style>
  <w:style w:type="paragraph" w:styleId="xl177" w:customStyle="1">
    <w:name w:val="xl177"/>
    <w:basedOn w:val="Normal"/>
    <w:rsid w:val="009D64A6"/>
    <w:pPr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</w:pPr>
    <w:rPr>
      <w:i/>
      <w:iCs/>
      <w:sz w:val="24"/>
      <w:szCs w:val="24"/>
    </w:rPr>
  </w:style>
  <w:style w:type="paragraph" w:styleId="xl178" w:customStyle="1">
    <w:name w:val="xl178"/>
    <w:basedOn w:val="Normal"/>
    <w:rsid w:val="009D64A6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79" w:customStyle="1">
    <w:name w:val="xl179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0" w:customStyle="1">
    <w:name w:val="xl180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1" w:customStyle="1">
    <w:name w:val="xl181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</w:pPr>
    <w:rPr>
      <w:b/>
      <w:bCs/>
      <w:i/>
      <w:iCs/>
      <w:sz w:val="24"/>
      <w:szCs w:val="24"/>
    </w:rPr>
  </w:style>
  <w:style w:type="paragraph" w:styleId="xl182" w:customStyle="1">
    <w:name w:val="xl182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styleId="xl183" w:customStyle="1">
    <w:name w:val="xl183"/>
    <w:basedOn w:val="Normal"/>
    <w:rsid w:val="009D64A6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4" w:customStyle="1">
    <w:name w:val="xl184"/>
    <w:basedOn w:val="Normal"/>
    <w:rsid w:val="009D64A6"/>
    <w:pPr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5" w:customStyle="1">
    <w:name w:val="xl185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styleId="xl186" w:customStyle="1">
    <w:name w:val="xl186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7" w:customStyle="1">
    <w:name w:val="xl187"/>
    <w:basedOn w:val="Normal"/>
    <w:rsid w:val="009D64A6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8" w:customStyle="1">
    <w:name w:val="xl188"/>
    <w:basedOn w:val="Normal"/>
    <w:rsid w:val="009D64A6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styleId="xl189" w:customStyle="1">
    <w:name w:val="xl189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190" w:customStyle="1">
    <w:name w:val="xl190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91" w:customStyle="1">
    <w:name w:val="xl191"/>
    <w:basedOn w:val="Normal"/>
    <w:rsid w:val="009D64A6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192" w:customStyle="1">
    <w:name w:val="xl192"/>
    <w:basedOn w:val="Normal"/>
    <w:rsid w:val="009D64A6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styleId="xl193" w:customStyle="1">
    <w:name w:val="xl193"/>
    <w:basedOn w:val="Normal"/>
    <w:rsid w:val="009D64A6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styleId="xl194" w:customStyle="1">
    <w:name w:val="xl194"/>
    <w:basedOn w:val="Normal"/>
    <w:rsid w:val="009D64A6"/>
    <w:pPr>
      <w:pBdr>
        <w:top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styleId="xl195" w:customStyle="1">
    <w:name w:val="xl195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96" w:customStyle="1">
    <w:name w:val="xl196"/>
    <w:basedOn w:val="Normal"/>
    <w:rsid w:val="009D64A6"/>
    <w:pPr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97" w:customStyle="1">
    <w:name w:val="xl197"/>
    <w:basedOn w:val="Normal"/>
    <w:rsid w:val="009D64A6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styleId="xl198" w:customStyle="1">
    <w:name w:val="xl198"/>
    <w:basedOn w:val="Normal"/>
    <w:rsid w:val="009D64A6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199" w:customStyle="1">
    <w:name w:val="xl199"/>
    <w:basedOn w:val="Normal"/>
    <w:rsid w:val="009D64A6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200" w:customStyle="1">
    <w:name w:val="xl200"/>
    <w:basedOn w:val="Normal"/>
    <w:rsid w:val="009D64A6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styleId="xl201" w:customStyle="1">
    <w:name w:val="xl201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Calibri" w:hAnsi="Calibri" w:cs="Calibri"/>
      <w:i/>
      <w:iCs/>
      <w:sz w:val="24"/>
      <w:szCs w:val="24"/>
    </w:rPr>
  </w:style>
  <w:style w:type="paragraph" w:styleId="xl202" w:customStyle="1">
    <w:name w:val="xl202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03" w:customStyle="1">
    <w:name w:val="xl203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04" w:customStyle="1">
    <w:name w:val="xl204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05" w:customStyle="1">
    <w:name w:val="xl205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06" w:customStyle="1">
    <w:name w:val="xl206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07" w:customStyle="1">
    <w:name w:val="xl207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208" w:customStyle="1">
    <w:name w:val="xl208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09" w:customStyle="1">
    <w:name w:val="xl209"/>
    <w:basedOn w:val="Normal"/>
    <w:rsid w:val="00EC539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10" w:customStyle="1">
    <w:name w:val="xl210"/>
    <w:basedOn w:val="Normal"/>
    <w:rsid w:val="00EC5390"/>
    <w:pPr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11" w:customStyle="1">
    <w:name w:val="xl211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12" w:customStyle="1">
    <w:name w:val="xl212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13" w:customStyle="1">
    <w:name w:val="xl213"/>
    <w:basedOn w:val="Normal"/>
    <w:rsid w:val="00EC5390"/>
    <w:pPr>
      <w:pBdr>
        <w:top w:val="single" w:color="auto" w:sz="8" w:space="0"/>
        <w:lef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14" w:customStyle="1">
    <w:name w:val="xl214"/>
    <w:basedOn w:val="Normal"/>
    <w:rsid w:val="00EC5390"/>
    <w:pPr>
      <w:pBdr>
        <w:top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15" w:customStyle="1">
    <w:name w:val="xl215"/>
    <w:basedOn w:val="Normal"/>
    <w:rsid w:val="00EC5390"/>
    <w:pPr>
      <w:pBdr>
        <w:top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16" w:customStyle="1">
    <w:name w:val="xl216"/>
    <w:basedOn w:val="Normal"/>
    <w:rsid w:val="00EC539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17" w:customStyle="1">
    <w:name w:val="xl217"/>
    <w:basedOn w:val="Normal"/>
    <w:rsid w:val="00EC539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18" w:customStyle="1">
    <w:name w:val="xl218"/>
    <w:basedOn w:val="Normal"/>
    <w:rsid w:val="00EC539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19" w:customStyle="1">
    <w:name w:val="xl219"/>
    <w:basedOn w:val="Normal"/>
    <w:rsid w:val="00EC539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0" w:customStyle="1">
    <w:name w:val="xl220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1" w:customStyle="1">
    <w:name w:val="xl221"/>
    <w:basedOn w:val="Normal"/>
    <w:rsid w:val="00EC539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2" w:customStyle="1">
    <w:name w:val="xl222"/>
    <w:basedOn w:val="Normal"/>
    <w:rsid w:val="00EC539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3" w:customStyle="1">
    <w:name w:val="xl223"/>
    <w:basedOn w:val="Normal"/>
    <w:rsid w:val="00EC539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4" w:customStyle="1">
    <w:name w:val="xl224"/>
    <w:basedOn w:val="Normal"/>
    <w:rsid w:val="00EC539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5" w:customStyle="1">
    <w:name w:val="xl225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6" w:customStyle="1">
    <w:name w:val="xl226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7" w:customStyle="1">
    <w:name w:val="xl227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8" w:customStyle="1">
    <w:name w:val="xl228"/>
    <w:basedOn w:val="Normal"/>
    <w:rsid w:val="005D4C11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29" w:customStyle="1">
    <w:name w:val="xl229"/>
    <w:basedOn w:val="Normal"/>
    <w:rsid w:val="005D4C11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0" w:customStyle="1">
    <w:name w:val="xl230"/>
    <w:basedOn w:val="Normal"/>
    <w:rsid w:val="005D4C11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1" w:customStyle="1">
    <w:name w:val="xl231"/>
    <w:basedOn w:val="Normal"/>
    <w:rsid w:val="005D4C11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2" w:customStyle="1">
    <w:name w:val="xl232"/>
    <w:basedOn w:val="Normal"/>
    <w:rsid w:val="005D4C11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3" w:customStyle="1">
    <w:name w:val="xl233"/>
    <w:basedOn w:val="Normal"/>
    <w:rsid w:val="005D4C11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4" w:customStyle="1">
    <w:name w:val="xl234"/>
    <w:basedOn w:val="Normal"/>
    <w:rsid w:val="005D4C11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5" w:customStyle="1">
    <w:name w:val="xl235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6" w:customStyle="1">
    <w:name w:val="xl236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7" w:customStyle="1">
    <w:name w:val="xl237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8" w:customStyle="1">
    <w:name w:val="xl238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39" w:customStyle="1">
    <w:name w:val="xl239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40" w:customStyle="1">
    <w:name w:val="xl240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41" w:customStyle="1">
    <w:name w:val="xl241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42" w:customStyle="1">
    <w:name w:val="xl242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43" w:customStyle="1">
    <w:name w:val="xl243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244" w:customStyle="1">
    <w:name w:val="xl244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245" w:customStyle="1">
    <w:name w:val="xl245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46" w:customStyle="1">
    <w:name w:val="xl246"/>
    <w:basedOn w:val="Normal"/>
    <w:rsid w:val="005D4C11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47" w:customStyle="1">
    <w:name w:val="xl247"/>
    <w:basedOn w:val="Normal"/>
    <w:rsid w:val="005D4C11"/>
    <w:pPr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48" w:customStyle="1">
    <w:name w:val="xl248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49" w:customStyle="1">
    <w:name w:val="xl249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50" w:customStyle="1">
    <w:name w:val="xl250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styleId="xl251" w:customStyle="1">
    <w:name w:val="xl251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252" w:customStyle="1">
    <w:name w:val="xl252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styleId="xl253" w:customStyle="1">
    <w:name w:val="xl253"/>
    <w:basedOn w:val="Normal"/>
    <w:rsid w:val="005D4C11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54" w:customStyle="1">
    <w:name w:val="xl254"/>
    <w:basedOn w:val="Normal"/>
    <w:rsid w:val="005D4C11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55" w:customStyle="1">
    <w:name w:val="xl255"/>
    <w:basedOn w:val="Normal"/>
    <w:rsid w:val="005D4C11"/>
    <w:pPr>
      <w:pBdr>
        <w:top w:val="single" w:color="auto" w:sz="8" w:space="0"/>
        <w:lef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56" w:customStyle="1">
    <w:name w:val="xl256"/>
    <w:basedOn w:val="Normal"/>
    <w:rsid w:val="005D4C11"/>
    <w:pPr>
      <w:pBdr>
        <w:top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57" w:customStyle="1">
    <w:name w:val="xl257"/>
    <w:basedOn w:val="Normal"/>
    <w:rsid w:val="005D4C11"/>
    <w:pPr>
      <w:pBdr>
        <w:top w:val="single" w:color="auto" w:sz="8" w:space="0"/>
        <w:right w:val="single" w:color="auto" w:sz="8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58" w:customStyle="1">
    <w:name w:val="xl258"/>
    <w:basedOn w:val="Normal"/>
    <w:rsid w:val="005D4C11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59" w:customStyle="1">
    <w:name w:val="xl259"/>
    <w:basedOn w:val="Normal"/>
    <w:rsid w:val="005D4C11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60" w:customStyle="1">
    <w:name w:val="xl260"/>
    <w:basedOn w:val="Normal"/>
    <w:rsid w:val="005D4C11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styleId="xl261" w:customStyle="1">
    <w:name w:val="xl261"/>
    <w:basedOn w:val="Normal"/>
    <w:rsid w:val="005D4C11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62" w:customStyle="1">
    <w:name w:val="xl262"/>
    <w:basedOn w:val="Normal"/>
    <w:rsid w:val="005D4C11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263" w:customStyle="1">
    <w:name w:val="xl263"/>
    <w:basedOn w:val="Normal"/>
    <w:rsid w:val="005D4C11"/>
    <w:pPr>
      <w:pBdr>
        <w:top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styleId="xl72" w:customStyle="1">
    <w:name w:val="xl72"/>
    <w:basedOn w:val="Normal"/>
    <w:rsid w:val="005D4C11"/>
    <w:pPr>
      <w:spacing w:before="100" w:beforeAutospacing="1" w:after="100" w:afterAutospacing="1"/>
    </w:pPr>
    <w:rPr>
      <w:rFonts w:ascii="Calibri" w:hAnsi="Calibri" w:cs="Calib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2.KABUL\Procurement\QUOTATION\Tender%20for%20wheat%2002M4-02Q1\Tender%20for%20Whea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ée un document." ma:contentTypeScope="" ma:versionID="9f3eb41c96c0e55c19b9084a1f3af52e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69ba556ac11069f2c40c9074e367b30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119BCA-2B3C-4D36-9065-CCEA725DFD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0E526-6DB3-46B7-9F43-A6D1EA038F8D}"/>
</file>

<file path=customXml/itemProps3.xml><?xml version="1.0" encoding="utf-8"?>
<ds:datastoreItem xmlns:ds="http://schemas.openxmlformats.org/officeDocument/2006/customXml" ds:itemID="{F253C77E-F729-44BB-8665-BF267B6F1949}"/>
</file>

<file path=customXml/itemProps4.xml><?xml version="1.0" encoding="utf-8"?>
<ds:datastoreItem xmlns:ds="http://schemas.openxmlformats.org/officeDocument/2006/customXml" ds:itemID="{47EC849D-BF8B-427A-8657-C71C07D796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Tender for Wheat.dot</ap:Template>
  <ap:Application>Microsoft Word for the web</ap:Application>
  <ap:DocSecurity>0</ap:DocSecurity>
  <ap:ScaleCrop>false</ap:ScaleCrop>
  <ap:Company>acted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ACTED</dc:title>
  <dc:subject/>
  <dc:creator>Anthony Frontguen</dc:creator>
  <keywords/>
  <lastModifiedBy>Alexandre CUBY</lastModifiedBy>
  <revision>35</revision>
  <lastPrinted>2009-08-13T14:57:00.0000000Z</lastPrinted>
  <dcterms:created xsi:type="dcterms:W3CDTF">2023-01-05T11:07:00.0000000Z</dcterms:created>
  <dcterms:modified xsi:type="dcterms:W3CDTF">2024-05-16T11:21:35.7269747Z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8eeda78994707ae87d14a2a926a452d1f9fcb9f4a991e543caebb52e84df04c6</vt:lpwstr>
  </property>
  <property fmtid="{D5CDD505-2E9C-101B-9397-08002B2CF9AE}" pid="3" name="ContentTypeId">
    <vt:lpwstr>0x0101005D6979992D440B4E8D776C8579980ED9</vt:lpwstr>
  </property>
  <property fmtid="{D5CDD505-2E9C-101B-9397-08002B2CF9AE}" pid="4" name="MediaServiceImageTags">
    <vt:lpwstr/>
  </property>
</Properties>
</file>